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A1D" w:rsidRPr="00CF195E" w:rsidRDefault="00843732" w:rsidP="00BC3A1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_Ref124589705"/>
      <w:bookmarkStart w:id="1" w:name="_Ref129681862"/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BC3A1D" w:rsidRPr="00CF195E">
        <w:rPr>
          <w:b/>
          <w:kern w:val="2"/>
          <w:lang w:eastAsia="zh-CN"/>
        </w:rPr>
        <w:t>3GPP TSG RAN WG1 Meeting #</w:t>
      </w:r>
      <w:r w:rsidR="00DA3839">
        <w:rPr>
          <w:b/>
          <w:kern w:val="2"/>
          <w:lang w:eastAsia="zh-CN"/>
        </w:rPr>
        <w:t>86</w:t>
      </w:r>
      <w:r w:rsidR="00F87DB5">
        <w:rPr>
          <w:rFonts w:hint="eastAsia"/>
          <w:b/>
          <w:kern w:val="2"/>
          <w:lang w:eastAsia="zh-CN"/>
        </w:rPr>
        <w:t>bis</w:t>
      </w:r>
      <w:r w:rsidR="00BC3A1D" w:rsidRPr="00CF195E">
        <w:rPr>
          <w:b/>
          <w:kern w:val="2"/>
          <w:lang w:eastAsia="zh-CN"/>
        </w:rPr>
        <w:tab/>
      </w:r>
      <w:r w:rsidR="00033E7C" w:rsidRPr="00033E7C">
        <w:rPr>
          <w:b/>
          <w:kern w:val="2"/>
          <w:lang w:eastAsia="zh-CN"/>
        </w:rPr>
        <w:t>R1-</w:t>
      </w:r>
      <w:r w:rsidR="005B73E7">
        <w:rPr>
          <w:b/>
          <w:kern w:val="2"/>
          <w:lang w:eastAsia="zh-CN"/>
        </w:rPr>
        <w:t>161053</w:t>
      </w:r>
      <w:r w:rsidR="005B73E7">
        <w:rPr>
          <w:rFonts w:hint="eastAsia"/>
          <w:b/>
          <w:kern w:val="2"/>
          <w:lang w:eastAsia="zh-CN"/>
        </w:rPr>
        <w:t>1</w:t>
      </w:r>
    </w:p>
    <w:p w:rsidR="00BC3A1D" w:rsidRPr="00CF195E" w:rsidRDefault="00BD4BB8" w:rsidP="00BC3A1D">
      <w:pPr>
        <w:jc w:val="left"/>
        <w:rPr>
          <w:b/>
          <w:kern w:val="2"/>
          <w:lang w:eastAsia="zh-CN"/>
        </w:rPr>
      </w:pPr>
      <w:r w:rsidRPr="006A32E7">
        <w:rPr>
          <w:b/>
          <w:kern w:val="2"/>
          <w:lang w:eastAsia="zh-CN"/>
        </w:rPr>
        <w:t>Lisbon</w:t>
      </w:r>
      <w:r w:rsidR="00BC3A1D" w:rsidRPr="00C01E4E">
        <w:rPr>
          <w:b/>
          <w:kern w:val="2"/>
          <w:lang w:eastAsia="zh-CN"/>
        </w:rPr>
        <w:t xml:space="preserve">, </w:t>
      </w:r>
      <w:r w:rsidRPr="00BD4BB8">
        <w:rPr>
          <w:b/>
          <w:kern w:val="2"/>
          <w:lang w:eastAsia="zh-CN"/>
        </w:rPr>
        <w:t>Portugal</w:t>
      </w:r>
      <w:r>
        <w:rPr>
          <w:b/>
          <w:kern w:val="2"/>
          <w:lang w:eastAsia="zh-CN"/>
        </w:rPr>
        <w:t xml:space="preserve">, </w:t>
      </w:r>
      <w:r w:rsidR="00275169">
        <w:rPr>
          <w:b/>
          <w:kern w:val="2"/>
          <w:lang w:eastAsia="zh-CN"/>
        </w:rPr>
        <w:t>Oct</w:t>
      </w:r>
      <w:r w:rsidR="00275169" w:rsidRPr="00C01E4E">
        <w:rPr>
          <w:b/>
          <w:kern w:val="2"/>
          <w:lang w:eastAsia="zh-CN"/>
        </w:rPr>
        <w:t xml:space="preserve"> </w:t>
      </w:r>
      <w:r w:rsidR="00275169">
        <w:rPr>
          <w:b/>
          <w:kern w:val="2"/>
          <w:lang w:eastAsia="zh-CN"/>
        </w:rPr>
        <w:t>10</w:t>
      </w:r>
      <w:r w:rsidR="00BC3A1D" w:rsidRPr="00C01E4E">
        <w:rPr>
          <w:b/>
          <w:kern w:val="2"/>
          <w:lang w:eastAsia="zh-CN"/>
        </w:rPr>
        <w:t>-</w:t>
      </w:r>
      <w:r w:rsidR="00275169">
        <w:rPr>
          <w:b/>
          <w:kern w:val="2"/>
          <w:lang w:eastAsia="zh-CN"/>
        </w:rPr>
        <w:t>14</w:t>
      </w:r>
      <w:r w:rsidR="00BC3A1D" w:rsidRPr="00C01E4E">
        <w:rPr>
          <w:b/>
          <w:kern w:val="2"/>
          <w:lang w:eastAsia="zh-CN"/>
        </w:rPr>
        <w:t>, 2016</w:t>
      </w:r>
    </w:p>
    <w:p w:rsidR="00BC3A1D" w:rsidRPr="00CF195E" w:rsidRDefault="00BC3A1D" w:rsidP="00BC3A1D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BC3A1D" w:rsidRPr="002C6924" w:rsidRDefault="00BC3A1D" w:rsidP="00BC3A1D">
      <w:pPr>
        <w:spacing w:after="60"/>
        <w:ind w:left="1555" w:hanging="1555"/>
        <w:jc w:val="left"/>
        <w:rPr>
          <w:b/>
          <w:color w:val="FF0000"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3B1024">
        <w:rPr>
          <w:rFonts w:hint="eastAsia"/>
          <w:b/>
          <w:kern w:val="2"/>
          <w:lang w:eastAsia="zh-CN"/>
        </w:rPr>
        <w:t>8.1.</w:t>
      </w:r>
      <w:r w:rsidR="00F2023D">
        <w:rPr>
          <w:rFonts w:hint="eastAsia"/>
          <w:b/>
          <w:kern w:val="2"/>
          <w:lang w:eastAsia="zh-CN"/>
        </w:rPr>
        <w:t>1.2</w:t>
      </w:r>
      <w:r w:rsidR="00275169">
        <w:rPr>
          <w:b/>
          <w:kern w:val="2"/>
          <w:shd w:val="clear" w:color="auto" w:fill="FFFFFF"/>
          <w:lang w:eastAsia="zh-CN"/>
        </w:rPr>
        <w:t xml:space="preserve"> </w:t>
      </w:r>
    </w:p>
    <w:p w:rsidR="00BC3A1D" w:rsidRPr="00CF195E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>, HiSilicon</w:t>
      </w:r>
    </w:p>
    <w:p w:rsidR="00BC3A1D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87DB5" w:rsidRPr="00F87DB5">
        <w:rPr>
          <w:b/>
          <w:kern w:val="2"/>
          <w:lang w:eastAsia="zh-CN"/>
        </w:rPr>
        <w:t>Summary of preliminary</w:t>
      </w:r>
      <w:r w:rsidR="008F01A1">
        <w:rPr>
          <w:rFonts w:hint="eastAsia"/>
          <w:b/>
          <w:kern w:val="2"/>
          <w:lang w:eastAsia="zh-CN"/>
        </w:rPr>
        <w:t xml:space="preserve"> S</w:t>
      </w:r>
      <w:r w:rsidR="00F87DB5" w:rsidRPr="00F87DB5">
        <w:rPr>
          <w:b/>
          <w:kern w:val="2"/>
          <w:lang w:eastAsia="zh-CN"/>
        </w:rPr>
        <w:t>LS results</w:t>
      </w:r>
      <w:r w:rsidR="001E7D69">
        <w:rPr>
          <w:b/>
          <w:kern w:val="2"/>
          <w:lang w:eastAsia="zh-CN"/>
        </w:rPr>
        <w:t xml:space="preserve"> </w:t>
      </w:r>
    </w:p>
    <w:p w:rsidR="00BC3A1D" w:rsidRPr="00CF195E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BC3A1D" w:rsidRPr="00CF195E" w:rsidRDefault="00BC3A1D" w:rsidP="00BC3A1D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CF0C0E" w:rsidRPr="00CF0C0E" w:rsidRDefault="00CF0C0E" w:rsidP="007333BA">
      <w:pPr>
        <w:pStyle w:val="1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ntroduction</w:t>
      </w:r>
    </w:p>
    <w:p w:rsidR="00896A0B" w:rsidRDefault="00631EAD" w:rsidP="00033E7C">
      <w:pPr>
        <w:autoSpaceDE/>
        <w:autoSpaceDN/>
        <w:adjustRightInd/>
        <w:snapToGrid/>
        <w:rPr>
          <w:lang w:eastAsia="zh-CN"/>
        </w:rPr>
      </w:pPr>
      <w:r>
        <w:rPr>
          <w:rFonts w:hint="eastAsia"/>
          <w:lang w:eastAsia="zh-CN"/>
        </w:rPr>
        <w:t xml:space="preserve">To </w:t>
      </w:r>
      <w:r w:rsidR="00A23F04">
        <w:rPr>
          <w:rFonts w:hint="eastAsia"/>
          <w:lang w:eastAsia="zh-CN"/>
        </w:rPr>
        <w:t>facilitate</w:t>
      </w:r>
      <w:r>
        <w:rPr>
          <w:rFonts w:hint="eastAsia"/>
          <w:lang w:eastAsia="zh-CN"/>
        </w:rPr>
        <w:t xml:space="preserve"> </w:t>
      </w:r>
      <w:r w:rsidR="00A23F04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study </w:t>
      </w:r>
      <w:r w:rsidR="00A23F04">
        <w:rPr>
          <w:rFonts w:hint="eastAsia"/>
          <w:lang w:eastAsia="zh-CN"/>
        </w:rPr>
        <w:t xml:space="preserve">of </w:t>
      </w:r>
      <w:r>
        <w:rPr>
          <w:rFonts w:hint="eastAsia"/>
          <w:lang w:eastAsia="zh-CN"/>
        </w:rPr>
        <w:t xml:space="preserve">multiple </w:t>
      </w:r>
      <w:proofErr w:type="gramStart"/>
      <w:r>
        <w:rPr>
          <w:rFonts w:hint="eastAsia"/>
          <w:lang w:eastAsia="zh-CN"/>
        </w:rPr>
        <w:t>access</w:t>
      </w:r>
      <w:proofErr w:type="gramEnd"/>
      <w:r>
        <w:rPr>
          <w:rFonts w:hint="eastAsia"/>
          <w:lang w:eastAsia="zh-CN"/>
        </w:rPr>
        <w:t xml:space="preserve">, </w:t>
      </w:r>
      <w:r w:rsidR="00A23F04">
        <w:rPr>
          <w:rFonts w:hint="eastAsia"/>
          <w:lang w:eastAsia="zh-CN"/>
        </w:rPr>
        <w:t>there was the following conclusion in RAN1#86 meeting</w:t>
      </w:r>
      <w:r>
        <w:rPr>
          <w:rFonts w:hint="eastAsia"/>
          <w:lang w:eastAsia="zh-CN"/>
        </w:rPr>
        <w:t xml:space="preserve"> </w:t>
      </w:r>
      <w:r w:rsidR="008F7185">
        <w:rPr>
          <w:rFonts w:hint="eastAsia"/>
          <w:lang w:eastAsia="zh-CN"/>
        </w:rPr>
        <w:t>[1]</w:t>
      </w:r>
    </w:p>
    <w:p w:rsidR="00A23F04" w:rsidRPr="00A23F04" w:rsidRDefault="00A23F04" w:rsidP="00A23F04">
      <w:pPr>
        <w:rPr>
          <w:rFonts w:eastAsia="MS Mincho"/>
          <w:i/>
          <w:szCs w:val="20"/>
          <w:u w:val="single"/>
          <w:lang w:eastAsia="ja-JP"/>
        </w:rPr>
      </w:pPr>
      <w:r w:rsidRPr="00A23F04">
        <w:rPr>
          <w:rFonts w:eastAsia="MS Mincho"/>
          <w:i/>
          <w:szCs w:val="20"/>
          <w:u w:val="single"/>
          <w:lang w:eastAsia="ja-JP"/>
        </w:rPr>
        <w:t>Conclusion:</w:t>
      </w:r>
    </w:p>
    <w:p w:rsidR="00A23F04" w:rsidRPr="00A23F04" w:rsidRDefault="00A23F04" w:rsidP="00A23F04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23F04">
        <w:rPr>
          <w:rFonts w:eastAsia="MS Mincho"/>
          <w:i/>
          <w:szCs w:val="20"/>
          <w:lang w:eastAsia="ja-JP"/>
        </w:rPr>
        <w:t>Target the following in RAN1#86bis:</w:t>
      </w:r>
    </w:p>
    <w:p w:rsidR="00A23F04" w:rsidRPr="00A23F04" w:rsidRDefault="00A23F04" w:rsidP="00A23F04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23F04">
        <w:rPr>
          <w:rFonts w:eastAsia="MS Mincho"/>
          <w:i/>
          <w:szCs w:val="20"/>
          <w:lang w:eastAsia="ja-JP"/>
        </w:rPr>
        <w:t xml:space="preserve">Summary of preliminary LLS comparisons </w:t>
      </w:r>
    </w:p>
    <w:p w:rsidR="00A23F04" w:rsidRPr="00A23F04" w:rsidRDefault="00A23F04" w:rsidP="00A23F04">
      <w:pPr>
        <w:numPr>
          <w:ilvl w:val="1"/>
          <w:numId w:val="45"/>
        </w:numPr>
        <w:autoSpaceDE/>
        <w:autoSpaceDN/>
        <w:adjustRightInd/>
        <w:snapToGrid/>
        <w:spacing w:afterLines="50"/>
        <w:ind w:left="1434" w:hanging="357"/>
        <w:jc w:val="left"/>
        <w:rPr>
          <w:rFonts w:eastAsia="MS Mincho"/>
          <w:i/>
          <w:szCs w:val="20"/>
          <w:lang w:eastAsia="ja-JP"/>
        </w:rPr>
      </w:pPr>
      <w:r w:rsidRPr="00A23F04">
        <w:rPr>
          <w:rFonts w:eastAsia="MS Mincho"/>
          <w:i/>
          <w:szCs w:val="20"/>
          <w:lang w:eastAsia="ja-JP"/>
        </w:rPr>
        <w:t>Summary of preliminary SLS comparisons</w:t>
      </w:r>
      <w:r w:rsidRPr="00A23F04">
        <w:rPr>
          <w:rFonts w:hint="eastAsia"/>
          <w:i/>
          <w:lang w:eastAsia="zh-CN"/>
        </w:rPr>
        <w:t xml:space="preserve"> </w:t>
      </w:r>
    </w:p>
    <w:p w:rsidR="00631EAD" w:rsidRPr="00631EAD" w:rsidRDefault="00631EAD" w:rsidP="00A23F04">
      <w:pPr>
        <w:tabs>
          <w:tab w:val="left" w:pos="8452"/>
        </w:tabs>
        <w:autoSpaceDE/>
        <w:autoSpaceDN/>
        <w:adjustRightInd/>
        <w:snapToGrid/>
        <w:rPr>
          <w:lang w:eastAsia="zh-CN"/>
        </w:rPr>
      </w:pPr>
      <w:r>
        <w:rPr>
          <w:rFonts w:hint="eastAsia"/>
          <w:lang w:eastAsia="zh-CN"/>
        </w:rPr>
        <w:t xml:space="preserve">The contribution </w:t>
      </w:r>
      <w:r w:rsidR="00A23F04">
        <w:rPr>
          <w:rFonts w:hint="eastAsia"/>
          <w:lang w:eastAsia="zh-CN"/>
        </w:rPr>
        <w:t xml:space="preserve">aims to </w:t>
      </w:r>
      <w:r>
        <w:rPr>
          <w:rFonts w:hint="eastAsia"/>
          <w:lang w:eastAsia="zh-CN"/>
        </w:rPr>
        <w:t xml:space="preserve">summarize the </w:t>
      </w:r>
      <w:r w:rsidR="00A23F04">
        <w:rPr>
          <w:rFonts w:hint="eastAsia"/>
          <w:lang w:eastAsia="zh-CN"/>
        </w:rPr>
        <w:t>preliminary</w:t>
      </w:r>
      <w:r>
        <w:rPr>
          <w:rFonts w:hint="eastAsia"/>
          <w:lang w:eastAsia="zh-CN"/>
        </w:rPr>
        <w:t xml:space="preserve"> results</w:t>
      </w:r>
      <w:r w:rsidR="00A23F04">
        <w:rPr>
          <w:rFonts w:hint="eastAsia"/>
          <w:lang w:eastAsia="zh-CN"/>
        </w:rPr>
        <w:t xml:space="preserve"> of </w:t>
      </w:r>
      <w:r w:rsidR="008F01A1">
        <w:rPr>
          <w:rFonts w:hint="eastAsia"/>
          <w:lang w:eastAsia="zh-CN"/>
        </w:rPr>
        <w:t>S</w:t>
      </w:r>
      <w:r w:rsidR="00A23F04">
        <w:rPr>
          <w:rFonts w:hint="eastAsia"/>
          <w:lang w:eastAsia="zh-CN"/>
        </w:rPr>
        <w:t>LS from companies</w:t>
      </w:r>
      <w:r>
        <w:rPr>
          <w:rFonts w:hint="eastAsia"/>
          <w:lang w:eastAsia="zh-CN"/>
        </w:rPr>
        <w:t xml:space="preserve">, based on the </w:t>
      </w:r>
      <w:r w:rsidR="00A23F04">
        <w:rPr>
          <w:lang w:eastAsia="zh-CN"/>
        </w:rPr>
        <w:t>templates</w:t>
      </w:r>
      <w:r>
        <w:rPr>
          <w:rFonts w:hint="eastAsia"/>
          <w:lang w:eastAsia="zh-CN"/>
        </w:rPr>
        <w:t xml:space="preserve"> agreed via email discussion [86-1</w:t>
      </w:r>
      <w:r w:rsidR="00A23F04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].</w:t>
      </w:r>
      <w:r w:rsidR="008F7185">
        <w:rPr>
          <w:rFonts w:hint="eastAsia"/>
          <w:lang w:eastAsia="zh-CN"/>
        </w:rPr>
        <w:t xml:space="preserve"> </w:t>
      </w:r>
      <w:r w:rsidR="00A23F04">
        <w:rPr>
          <w:rFonts w:hint="eastAsia"/>
          <w:lang w:eastAsia="zh-CN"/>
        </w:rPr>
        <w:t>As a first version, Huawei results are provided in the excel attachment. More results can be given in the update version(s) submitted to at least RAN1#86bis meeting.</w:t>
      </w:r>
    </w:p>
    <w:p w:rsidR="00872A73" w:rsidRPr="00872A73" w:rsidRDefault="008F7185" w:rsidP="00872A73">
      <w:pPr>
        <w:pStyle w:val="1"/>
        <w:rPr>
          <w:lang w:eastAsia="zh-CN"/>
        </w:rPr>
      </w:pPr>
      <w:r>
        <w:rPr>
          <w:rFonts w:hint="eastAsia"/>
          <w:lang w:eastAsia="zh-CN"/>
        </w:rPr>
        <w:t>Summary</w:t>
      </w:r>
    </w:p>
    <w:bookmarkEnd w:id="0"/>
    <w:bookmarkEnd w:id="1"/>
    <w:p w:rsidR="00A23F04" w:rsidRDefault="00184420" w:rsidP="00A23F04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The following results are </w:t>
      </w:r>
      <w:r w:rsidR="00FF04D5">
        <w:rPr>
          <w:rFonts w:hint="eastAsia"/>
          <w:lang w:val="en-GB" w:eastAsia="zh-CN"/>
        </w:rPr>
        <w:t>expected</w:t>
      </w:r>
      <w:r>
        <w:rPr>
          <w:rFonts w:hint="eastAsia"/>
          <w:lang w:val="en-GB" w:eastAsia="zh-CN"/>
        </w:rPr>
        <w:t>:</w:t>
      </w:r>
    </w:p>
    <w:p w:rsidR="00184420" w:rsidRDefault="00184420" w:rsidP="00184420">
      <w:pPr>
        <w:spacing w:after="0"/>
        <w:ind w:leftChars="200" w:left="440"/>
        <w:rPr>
          <w:lang w:eastAsia="zh-CN"/>
        </w:rPr>
      </w:pPr>
      <w:r>
        <w:rPr>
          <w:lang w:eastAsia="zh-CN"/>
        </w:rPr>
        <w:t xml:space="preserve">1) Single user BLER curve over SISO AWGN channel as reference </w:t>
      </w:r>
    </w:p>
    <w:p w:rsidR="00184420" w:rsidRDefault="00184420" w:rsidP="00184420">
      <w:pPr>
        <w:spacing w:after="0"/>
        <w:ind w:leftChars="200" w:left="440"/>
        <w:rPr>
          <w:lang w:eastAsia="zh-CN"/>
        </w:rPr>
      </w:pPr>
      <w:r>
        <w:rPr>
          <w:lang w:eastAsia="zh-CN"/>
        </w:rPr>
        <w:t>2) CDF of effective SINR in dB @given traffic loading of 10% system packet drop rate (PDR)</w:t>
      </w:r>
    </w:p>
    <w:p w:rsidR="00184420" w:rsidRDefault="00184420" w:rsidP="00184420">
      <w:pPr>
        <w:spacing w:after="0"/>
        <w:ind w:leftChars="200" w:left="440"/>
        <w:rPr>
          <w:lang w:eastAsia="zh-CN"/>
        </w:rPr>
      </w:pPr>
      <w:r>
        <w:rPr>
          <w:lang w:eastAsia="zh-CN"/>
        </w:rPr>
        <w:t>3) CDF of packet drop rate per UE @given traffic loading of 10% system PDR</w:t>
      </w:r>
    </w:p>
    <w:p w:rsidR="00184420" w:rsidRPr="00184420" w:rsidRDefault="00184420" w:rsidP="00184420">
      <w:pPr>
        <w:spacing w:afterLines="50"/>
        <w:ind w:leftChars="200" w:left="440"/>
        <w:rPr>
          <w:lang w:eastAsia="zh-CN"/>
        </w:rPr>
      </w:pPr>
      <w:r>
        <w:rPr>
          <w:lang w:eastAsia="zh-CN"/>
        </w:rPr>
        <w:t xml:space="preserve">4) System PDR </w:t>
      </w:r>
      <w:proofErr w:type="spellStart"/>
      <w:r>
        <w:rPr>
          <w:lang w:eastAsia="zh-CN"/>
        </w:rPr>
        <w:t>vs</w:t>
      </w:r>
      <w:proofErr w:type="spellEnd"/>
      <w:r>
        <w:rPr>
          <w:lang w:eastAsia="zh-CN"/>
        </w:rPr>
        <w:t xml:space="preserve"> packet arrival rate (PAR) @given total allocated bandwidth</w:t>
      </w:r>
    </w:p>
    <w:p w:rsidR="006B0A66" w:rsidRDefault="00FF04D5" w:rsidP="00A23F04">
      <w:pPr>
        <w:rPr>
          <w:color w:val="000000" w:themeColor="text1"/>
          <w:lang w:eastAsia="zh-CN"/>
        </w:rPr>
      </w:pPr>
      <w:r>
        <w:rPr>
          <w:rFonts w:hint="eastAsia"/>
          <w:lang w:val="en-GB" w:eastAsia="zh-CN"/>
        </w:rPr>
        <w:t xml:space="preserve">[X] </w:t>
      </w:r>
      <w:proofErr w:type="gramStart"/>
      <w:r>
        <w:rPr>
          <w:rFonts w:hint="eastAsia"/>
          <w:lang w:val="en-GB" w:eastAsia="zh-CN"/>
        </w:rPr>
        <w:t>companies</w:t>
      </w:r>
      <w:proofErr w:type="gramEnd"/>
      <w:r>
        <w:rPr>
          <w:rFonts w:hint="eastAsia"/>
          <w:lang w:val="en-GB" w:eastAsia="zh-CN"/>
        </w:rPr>
        <w:t xml:space="preserve"> provided SLS results which can be summarized based on the </w:t>
      </w:r>
      <w:r>
        <w:rPr>
          <w:lang w:val="en-GB" w:eastAsia="zh-CN"/>
        </w:rPr>
        <w:t>templates</w:t>
      </w:r>
      <w:r>
        <w:rPr>
          <w:rFonts w:hint="eastAsia"/>
          <w:lang w:val="en-GB" w:eastAsia="zh-CN"/>
        </w:rPr>
        <w:t xml:space="preserve">. </w:t>
      </w:r>
      <w:r w:rsidR="006B0A66">
        <w:rPr>
          <w:rFonts w:hint="eastAsia"/>
          <w:lang w:val="en-GB" w:eastAsia="zh-CN"/>
        </w:rPr>
        <w:t xml:space="preserve">The </w:t>
      </w:r>
      <w:r w:rsidR="00596CB2">
        <w:rPr>
          <w:rFonts w:hint="eastAsia"/>
          <w:lang w:val="en-GB" w:eastAsia="zh-CN"/>
        </w:rPr>
        <w:t xml:space="preserve">results can be found in the </w:t>
      </w:r>
      <w:r w:rsidR="00596CB2">
        <w:rPr>
          <w:lang w:val="en-GB" w:eastAsia="zh-CN"/>
        </w:rPr>
        <w:t>attachment</w:t>
      </w:r>
      <w:r w:rsidR="00596CB2">
        <w:rPr>
          <w:rFonts w:hint="eastAsia"/>
          <w:lang w:val="en-GB" w:eastAsia="zh-CN"/>
        </w:rPr>
        <w:t xml:space="preserve"> in excel file.</w:t>
      </w:r>
      <w:r w:rsidR="00184420">
        <w:rPr>
          <w:rFonts w:hint="eastAsia"/>
          <w:lang w:val="en-GB" w:eastAsia="zh-CN"/>
        </w:rPr>
        <w:t xml:space="preserve"> </w:t>
      </w:r>
    </w:p>
    <w:p w:rsidR="00145CFA" w:rsidRPr="00145CFA" w:rsidRDefault="00145CFA" w:rsidP="00145CFA">
      <w:pPr>
        <w:keepNext/>
        <w:spacing w:before="120"/>
        <w:outlineLvl w:val="0"/>
        <w:rPr>
          <w:rFonts w:eastAsia="宋体"/>
          <w:b/>
          <w:bCs/>
          <w:kern w:val="2"/>
          <w:sz w:val="28"/>
          <w:szCs w:val="28"/>
          <w:lang w:val="en-GB"/>
        </w:rPr>
      </w:pPr>
      <w:r w:rsidRPr="00145CFA">
        <w:rPr>
          <w:rFonts w:eastAsia="宋体"/>
          <w:b/>
          <w:bCs/>
          <w:kern w:val="2"/>
          <w:sz w:val="28"/>
          <w:szCs w:val="28"/>
          <w:lang w:val="en-GB"/>
        </w:rPr>
        <w:t>References</w:t>
      </w:r>
    </w:p>
    <w:p w:rsidR="00B5178D" w:rsidRPr="00BF29CA" w:rsidRDefault="00AD3F7E" w:rsidP="00BF29CA">
      <w:pPr>
        <w:pStyle w:val="TdocHeader2"/>
        <w:spacing w:after="120"/>
        <w:rPr>
          <w:rFonts w:eastAsia="宋体"/>
          <w:sz w:val="20"/>
          <w:lang w:val="en-US" w:eastAsia="zh-CN"/>
        </w:rPr>
      </w:pPr>
      <w:r w:rsidRPr="00AD3F7E">
        <w:rPr>
          <w:rFonts w:ascii="Times New Roman" w:eastAsia="宋体" w:hAnsi="Times New Roman"/>
          <w:b w:val="0"/>
          <w:sz w:val="20"/>
          <w:lang w:val="en-US"/>
        </w:rPr>
        <w:t>[1] 3GPP Chairman Notes, RAN1#86, Gothenburg, Sweden 22nd - 26th August 2016.</w:t>
      </w:r>
    </w:p>
    <w:sectPr w:rsidR="00B5178D" w:rsidRPr="00BF29C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F1F" w:rsidRDefault="005B7F1F">
      <w:r>
        <w:separator/>
      </w:r>
    </w:p>
  </w:endnote>
  <w:endnote w:type="continuationSeparator" w:id="0">
    <w:p w:rsidR="005B7F1F" w:rsidRDefault="005B7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F1F" w:rsidRDefault="005B7F1F">
      <w:r>
        <w:separator/>
      </w:r>
    </w:p>
  </w:footnote>
  <w:footnote w:type="continuationSeparator" w:id="0">
    <w:p w:rsidR="005B7F1F" w:rsidRDefault="005B7F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2A03"/>
    <w:multiLevelType w:val="hybridMultilevel"/>
    <w:tmpl w:val="DCE00322"/>
    <w:lvl w:ilvl="0" w:tplc="7018C076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ECC5BE1"/>
    <w:multiLevelType w:val="hybridMultilevel"/>
    <w:tmpl w:val="46A6A63C"/>
    <w:lvl w:ilvl="0" w:tplc="012C65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F9450B2"/>
    <w:multiLevelType w:val="hybridMultilevel"/>
    <w:tmpl w:val="16680B32"/>
    <w:lvl w:ilvl="0" w:tplc="D3D06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9E3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83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E86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2E9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0C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426B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309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608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F4379A"/>
    <w:multiLevelType w:val="hybridMultilevel"/>
    <w:tmpl w:val="97D06FAE"/>
    <w:lvl w:ilvl="0" w:tplc="35D2310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11227818"/>
    <w:multiLevelType w:val="hybridMultilevel"/>
    <w:tmpl w:val="5E160520"/>
    <w:lvl w:ilvl="0" w:tplc="012C65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19476F55"/>
    <w:multiLevelType w:val="hybridMultilevel"/>
    <w:tmpl w:val="88189510"/>
    <w:lvl w:ilvl="0" w:tplc="7018C07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4C224A"/>
    <w:multiLevelType w:val="hybridMultilevel"/>
    <w:tmpl w:val="530A07D4"/>
    <w:lvl w:ilvl="0" w:tplc="FED83F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60E23"/>
    <w:multiLevelType w:val="hybridMultilevel"/>
    <w:tmpl w:val="34169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6310C1"/>
    <w:multiLevelType w:val="hybridMultilevel"/>
    <w:tmpl w:val="96FC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8799A"/>
    <w:multiLevelType w:val="hybridMultilevel"/>
    <w:tmpl w:val="E9DAF5CE"/>
    <w:lvl w:ilvl="0" w:tplc="5AC0D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4544546"/>
    <w:multiLevelType w:val="hybridMultilevel"/>
    <w:tmpl w:val="F8BE404E"/>
    <w:lvl w:ilvl="0" w:tplc="C2F253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45F5E4E"/>
    <w:multiLevelType w:val="hybridMultilevel"/>
    <w:tmpl w:val="2F88D188"/>
    <w:lvl w:ilvl="0" w:tplc="FDC8A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B0C142A">
      <w:start w:val="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77CFCE2">
      <w:start w:val="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CCAF6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D2726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9C7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C6E3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F2AC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6657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D70768"/>
    <w:multiLevelType w:val="hybridMultilevel"/>
    <w:tmpl w:val="B45CAE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DA10775"/>
    <w:multiLevelType w:val="hybridMultilevel"/>
    <w:tmpl w:val="8D1E4336"/>
    <w:lvl w:ilvl="0" w:tplc="1BEEC8B2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52AA0E80"/>
    <w:multiLevelType w:val="hybridMultilevel"/>
    <w:tmpl w:val="05D2C062"/>
    <w:lvl w:ilvl="0" w:tplc="82A452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FB6DAD"/>
    <w:multiLevelType w:val="hybridMultilevel"/>
    <w:tmpl w:val="979E0EAA"/>
    <w:lvl w:ilvl="0" w:tplc="1BEEC8B2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801625B"/>
    <w:multiLevelType w:val="hybridMultilevel"/>
    <w:tmpl w:val="18CE04C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99A23A0"/>
    <w:multiLevelType w:val="hybridMultilevel"/>
    <w:tmpl w:val="EDB0056A"/>
    <w:lvl w:ilvl="0" w:tplc="B51A3D6E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E053C40"/>
    <w:multiLevelType w:val="hybridMultilevel"/>
    <w:tmpl w:val="AAA65122"/>
    <w:lvl w:ilvl="0" w:tplc="040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F977338"/>
    <w:multiLevelType w:val="hybridMultilevel"/>
    <w:tmpl w:val="DF3EDB8C"/>
    <w:lvl w:ilvl="0" w:tplc="EBF0E01A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574348"/>
    <w:multiLevelType w:val="hybridMultilevel"/>
    <w:tmpl w:val="C6986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CB5B37"/>
    <w:multiLevelType w:val="hybridMultilevel"/>
    <w:tmpl w:val="299478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6272F24"/>
    <w:multiLevelType w:val="hybridMultilevel"/>
    <w:tmpl w:val="545A989A"/>
    <w:lvl w:ilvl="0" w:tplc="7766EF7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2A206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E3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30C8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B464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4C78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9692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A437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0AD0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645974"/>
    <w:multiLevelType w:val="hybridMultilevel"/>
    <w:tmpl w:val="7E6217EE"/>
    <w:lvl w:ilvl="0" w:tplc="04090003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7236A2E"/>
    <w:multiLevelType w:val="hybridMultilevel"/>
    <w:tmpl w:val="4CC24506"/>
    <w:lvl w:ilvl="0" w:tplc="1BEEC8B2">
      <w:start w:val="1"/>
      <w:numFmt w:val="bullet"/>
      <w:lvlText w:val="•"/>
      <w:lvlJc w:val="left"/>
      <w:pPr>
        <w:ind w:left="78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>
    <w:nsid w:val="675C018C"/>
    <w:multiLevelType w:val="hybridMultilevel"/>
    <w:tmpl w:val="42700E5C"/>
    <w:lvl w:ilvl="0" w:tplc="57E8E2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85B40C4"/>
    <w:multiLevelType w:val="hybridMultilevel"/>
    <w:tmpl w:val="AC304864"/>
    <w:lvl w:ilvl="0" w:tplc="717CF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46C0E6">
      <w:start w:val="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5C8248">
      <w:start w:val="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46A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6B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647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AE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857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BC75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A051C19"/>
    <w:multiLevelType w:val="hybridMultilevel"/>
    <w:tmpl w:val="4EA44A86"/>
    <w:lvl w:ilvl="0" w:tplc="19D6AE1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409001B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DF36421"/>
    <w:multiLevelType w:val="hybridMultilevel"/>
    <w:tmpl w:val="33D25B4C"/>
    <w:lvl w:ilvl="0" w:tplc="6D70CB9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2B5A7252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5F89F10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200BFCE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4C0C7B8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6A887434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7AA466F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6A6AF8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C840186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F707176"/>
    <w:multiLevelType w:val="hybridMultilevel"/>
    <w:tmpl w:val="44861E06"/>
    <w:lvl w:ilvl="0" w:tplc="0409000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D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56D2EDD"/>
    <w:multiLevelType w:val="hybridMultilevel"/>
    <w:tmpl w:val="2CE0FF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78750D7"/>
    <w:multiLevelType w:val="hybridMultilevel"/>
    <w:tmpl w:val="5CB2B650"/>
    <w:lvl w:ilvl="0" w:tplc="04090003"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B00FFA"/>
    <w:multiLevelType w:val="hybridMultilevel"/>
    <w:tmpl w:val="E2546E6C"/>
    <w:lvl w:ilvl="0" w:tplc="F87C5D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470B06"/>
    <w:multiLevelType w:val="hybridMultilevel"/>
    <w:tmpl w:val="3556A17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ECC1C75"/>
    <w:multiLevelType w:val="hybridMultilevel"/>
    <w:tmpl w:val="ED383A5E"/>
    <w:lvl w:ilvl="0" w:tplc="B0D459B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C671A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A00EB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CE3E9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5209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8670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60C6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8616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0E298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970F02"/>
    <w:multiLevelType w:val="hybridMultilevel"/>
    <w:tmpl w:val="EF0E6A36"/>
    <w:lvl w:ilvl="0" w:tplc="EBF0E01A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6"/>
  </w:num>
  <w:num w:numId="4">
    <w:abstractNumId w:val="31"/>
  </w:num>
  <w:num w:numId="5">
    <w:abstractNumId w:val="17"/>
  </w:num>
  <w:num w:numId="6">
    <w:abstractNumId w:val="32"/>
  </w:num>
  <w:num w:numId="7">
    <w:abstractNumId w:val="0"/>
  </w:num>
  <w:num w:numId="8">
    <w:abstractNumId w:val="15"/>
  </w:num>
  <w:num w:numId="9">
    <w:abstractNumId w:val="15"/>
  </w:num>
  <w:num w:numId="10">
    <w:abstractNumId w:val="14"/>
  </w:num>
  <w:num w:numId="11">
    <w:abstractNumId w:val="24"/>
  </w:num>
  <w:num w:numId="12">
    <w:abstractNumId w:val="8"/>
  </w:num>
  <w:num w:numId="13">
    <w:abstractNumId w:val="33"/>
  </w:num>
  <w:num w:numId="14">
    <w:abstractNumId w:val="26"/>
  </w:num>
  <w:num w:numId="15">
    <w:abstractNumId w:val="36"/>
  </w:num>
  <w:num w:numId="16">
    <w:abstractNumId w:val="5"/>
  </w:num>
  <w:num w:numId="17">
    <w:abstractNumId w:val="35"/>
  </w:num>
  <w:num w:numId="18">
    <w:abstractNumId w:val="27"/>
  </w:num>
  <w:num w:numId="19">
    <w:abstractNumId w:val="12"/>
  </w:num>
  <w:num w:numId="20">
    <w:abstractNumId w:val="23"/>
  </w:num>
  <w:num w:numId="21">
    <w:abstractNumId w:val="38"/>
  </w:num>
  <w:num w:numId="22">
    <w:abstractNumId w:val="21"/>
  </w:num>
  <w:num w:numId="23">
    <w:abstractNumId w:val="25"/>
  </w:num>
  <w:num w:numId="24">
    <w:abstractNumId w:val="4"/>
  </w:num>
  <w:num w:numId="25">
    <w:abstractNumId w:val="16"/>
  </w:num>
  <w:num w:numId="26">
    <w:abstractNumId w:val="34"/>
  </w:num>
  <w:num w:numId="27">
    <w:abstractNumId w:val="20"/>
  </w:num>
  <w:num w:numId="28">
    <w:abstractNumId w:val="37"/>
  </w:num>
  <w:num w:numId="29">
    <w:abstractNumId w:val="39"/>
  </w:num>
  <w:num w:numId="30">
    <w:abstractNumId w:val="3"/>
  </w:num>
  <w:num w:numId="31">
    <w:abstractNumId w:val="28"/>
  </w:num>
  <w:num w:numId="32">
    <w:abstractNumId w:val="1"/>
  </w:num>
  <w:num w:numId="33">
    <w:abstractNumId w:val="19"/>
  </w:num>
  <w:num w:numId="34">
    <w:abstractNumId w:val="9"/>
  </w:num>
  <w:num w:numId="35">
    <w:abstractNumId w:val="22"/>
  </w:num>
  <w:num w:numId="36">
    <w:abstractNumId w:val="7"/>
  </w:num>
  <w:num w:numId="37">
    <w:abstractNumId w:val="18"/>
  </w:num>
  <w:num w:numId="38">
    <w:abstractNumId w:val="10"/>
  </w:num>
  <w:num w:numId="39">
    <w:abstractNumId w:val="11"/>
  </w:num>
  <w:num w:numId="40">
    <w:abstractNumId w:val="29"/>
  </w:num>
  <w:num w:numId="41">
    <w:abstractNumId w:val="11"/>
  </w:num>
  <w:num w:numId="42">
    <w:abstractNumId w:val="11"/>
  </w:num>
  <w:num w:numId="43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32B8A"/>
    <w:rsid w:val="000009B3"/>
    <w:rsid w:val="00000D04"/>
    <w:rsid w:val="00000DB2"/>
    <w:rsid w:val="00002893"/>
    <w:rsid w:val="000033A3"/>
    <w:rsid w:val="00003605"/>
    <w:rsid w:val="00003862"/>
    <w:rsid w:val="00003C56"/>
    <w:rsid w:val="00003EB7"/>
    <w:rsid w:val="00003EC2"/>
    <w:rsid w:val="000040A9"/>
    <w:rsid w:val="00004326"/>
    <w:rsid w:val="0000458E"/>
    <w:rsid w:val="00004E70"/>
    <w:rsid w:val="00005300"/>
    <w:rsid w:val="000072B6"/>
    <w:rsid w:val="00007813"/>
    <w:rsid w:val="000109A5"/>
    <w:rsid w:val="000109E6"/>
    <w:rsid w:val="00011831"/>
    <w:rsid w:val="00011F3A"/>
    <w:rsid w:val="00011F67"/>
    <w:rsid w:val="00012862"/>
    <w:rsid w:val="000128E6"/>
    <w:rsid w:val="00013AD0"/>
    <w:rsid w:val="00014744"/>
    <w:rsid w:val="00014746"/>
    <w:rsid w:val="00014A64"/>
    <w:rsid w:val="00014A9F"/>
    <w:rsid w:val="00015C97"/>
    <w:rsid w:val="00015EFB"/>
    <w:rsid w:val="000165E2"/>
    <w:rsid w:val="000172BE"/>
    <w:rsid w:val="000173A4"/>
    <w:rsid w:val="00017D8A"/>
    <w:rsid w:val="00021B21"/>
    <w:rsid w:val="000225B5"/>
    <w:rsid w:val="00023388"/>
    <w:rsid w:val="00023425"/>
    <w:rsid w:val="00023E9D"/>
    <w:rsid w:val="000241BE"/>
    <w:rsid w:val="000242F2"/>
    <w:rsid w:val="00025D61"/>
    <w:rsid w:val="00025F84"/>
    <w:rsid w:val="00025FF1"/>
    <w:rsid w:val="00026CFB"/>
    <w:rsid w:val="00026D4B"/>
    <w:rsid w:val="00026DAD"/>
    <w:rsid w:val="00026F89"/>
    <w:rsid w:val="00027002"/>
    <w:rsid w:val="000270A1"/>
    <w:rsid w:val="000275C6"/>
    <w:rsid w:val="000276F1"/>
    <w:rsid w:val="00027AD6"/>
    <w:rsid w:val="0003002C"/>
    <w:rsid w:val="0003024C"/>
    <w:rsid w:val="0003044F"/>
    <w:rsid w:val="00030F05"/>
    <w:rsid w:val="00031496"/>
    <w:rsid w:val="00031ADB"/>
    <w:rsid w:val="00032056"/>
    <w:rsid w:val="000328CA"/>
    <w:rsid w:val="00032A34"/>
    <w:rsid w:val="00032B8A"/>
    <w:rsid w:val="00032C91"/>
    <w:rsid w:val="00032E40"/>
    <w:rsid w:val="0003376B"/>
    <w:rsid w:val="00033E7C"/>
    <w:rsid w:val="00034676"/>
    <w:rsid w:val="000346E6"/>
    <w:rsid w:val="000352B3"/>
    <w:rsid w:val="00035776"/>
    <w:rsid w:val="000363B8"/>
    <w:rsid w:val="0004014E"/>
    <w:rsid w:val="0004023E"/>
    <w:rsid w:val="0004024B"/>
    <w:rsid w:val="00041C57"/>
    <w:rsid w:val="00041C9D"/>
    <w:rsid w:val="000427AA"/>
    <w:rsid w:val="000434B7"/>
    <w:rsid w:val="000435E4"/>
    <w:rsid w:val="00044300"/>
    <w:rsid w:val="00044604"/>
    <w:rsid w:val="00044942"/>
    <w:rsid w:val="0004562C"/>
    <w:rsid w:val="0004592E"/>
    <w:rsid w:val="0004606F"/>
    <w:rsid w:val="00046071"/>
    <w:rsid w:val="00046796"/>
    <w:rsid w:val="000467FD"/>
    <w:rsid w:val="00046AAF"/>
    <w:rsid w:val="00047225"/>
    <w:rsid w:val="00047E60"/>
    <w:rsid w:val="00047EF9"/>
    <w:rsid w:val="0005212F"/>
    <w:rsid w:val="00052AD2"/>
    <w:rsid w:val="000530DF"/>
    <w:rsid w:val="000532DD"/>
    <w:rsid w:val="00053AC5"/>
    <w:rsid w:val="00054E0C"/>
    <w:rsid w:val="00054FB5"/>
    <w:rsid w:val="0005541D"/>
    <w:rsid w:val="00055B4C"/>
    <w:rsid w:val="000565C8"/>
    <w:rsid w:val="00057DC8"/>
    <w:rsid w:val="00060B5D"/>
    <w:rsid w:val="000612E1"/>
    <w:rsid w:val="000614FE"/>
    <w:rsid w:val="000621B1"/>
    <w:rsid w:val="00065019"/>
    <w:rsid w:val="00065D38"/>
    <w:rsid w:val="000663AC"/>
    <w:rsid w:val="00066800"/>
    <w:rsid w:val="00067DD1"/>
    <w:rsid w:val="00070029"/>
    <w:rsid w:val="00070447"/>
    <w:rsid w:val="000706E7"/>
    <w:rsid w:val="00070A80"/>
    <w:rsid w:val="00070EF8"/>
    <w:rsid w:val="00071192"/>
    <w:rsid w:val="000713A7"/>
    <w:rsid w:val="00072A80"/>
    <w:rsid w:val="000731A0"/>
    <w:rsid w:val="0007365B"/>
    <w:rsid w:val="000736C1"/>
    <w:rsid w:val="00073797"/>
    <w:rsid w:val="00073DEC"/>
    <w:rsid w:val="000745AA"/>
    <w:rsid w:val="00074E86"/>
    <w:rsid w:val="00075065"/>
    <w:rsid w:val="00076097"/>
    <w:rsid w:val="00076541"/>
    <w:rsid w:val="000772F4"/>
    <w:rsid w:val="00077431"/>
    <w:rsid w:val="000776EB"/>
    <w:rsid w:val="00077E99"/>
    <w:rsid w:val="00080316"/>
    <w:rsid w:val="000823B0"/>
    <w:rsid w:val="000828A9"/>
    <w:rsid w:val="0008335B"/>
    <w:rsid w:val="00083379"/>
    <w:rsid w:val="00083587"/>
    <w:rsid w:val="00083838"/>
    <w:rsid w:val="00083AA0"/>
    <w:rsid w:val="00083B6A"/>
    <w:rsid w:val="000852A3"/>
    <w:rsid w:val="000858B1"/>
    <w:rsid w:val="00085A2E"/>
    <w:rsid w:val="00085DBE"/>
    <w:rsid w:val="00085E04"/>
    <w:rsid w:val="00086800"/>
    <w:rsid w:val="00086BA5"/>
    <w:rsid w:val="00086CF8"/>
    <w:rsid w:val="00087272"/>
    <w:rsid w:val="00087913"/>
    <w:rsid w:val="00087ADC"/>
    <w:rsid w:val="000902DC"/>
    <w:rsid w:val="000910E9"/>
    <w:rsid w:val="000911AE"/>
    <w:rsid w:val="0009289E"/>
    <w:rsid w:val="00092BBC"/>
    <w:rsid w:val="00093697"/>
    <w:rsid w:val="000939D2"/>
    <w:rsid w:val="00093D42"/>
    <w:rsid w:val="00093DD0"/>
    <w:rsid w:val="00094A16"/>
    <w:rsid w:val="00094BB2"/>
    <w:rsid w:val="00094DE6"/>
    <w:rsid w:val="00094F84"/>
    <w:rsid w:val="00095560"/>
    <w:rsid w:val="00095BA1"/>
    <w:rsid w:val="00096356"/>
    <w:rsid w:val="00097C99"/>
    <w:rsid w:val="00097F33"/>
    <w:rsid w:val="000A0C80"/>
    <w:rsid w:val="000A0D46"/>
    <w:rsid w:val="000A0F14"/>
    <w:rsid w:val="000A11F3"/>
    <w:rsid w:val="000A1441"/>
    <w:rsid w:val="000A1788"/>
    <w:rsid w:val="000A1A06"/>
    <w:rsid w:val="000A1B60"/>
    <w:rsid w:val="000A21B4"/>
    <w:rsid w:val="000A221D"/>
    <w:rsid w:val="000A2CC7"/>
    <w:rsid w:val="000A2ED6"/>
    <w:rsid w:val="000A307C"/>
    <w:rsid w:val="000A4205"/>
    <w:rsid w:val="000A431E"/>
    <w:rsid w:val="000A4A19"/>
    <w:rsid w:val="000A6351"/>
    <w:rsid w:val="000A63D6"/>
    <w:rsid w:val="000A7144"/>
    <w:rsid w:val="000A72FA"/>
    <w:rsid w:val="000A7B38"/>
    <w:rsid w:val="000A7D27"/>
    <w:rsid w:val="000B0343"/>
    <w:rsid w:val="000B09D7"/>
    <w:rsid w:val="000B2985"/>
    <w:rsid w:val="000B2C88"/>
    <w:rsid w:val="000B3342"/>
    <w:rsid w:val="000B36AC"/>
    <w:rsid w:val="000B3EC3"/>
    <w:rsid w:val="000B51FA"/>
    <w:rsid w:val="000B57C3"/>
    <w:rsid w:val="000B5905"/>
    <w:rsid w:val="000B5975"/>
    <w:rsid w:val="000B6E2C"/>
    <w:rsid w:val="000B76C5"/>
    <w:rsid w:val="000B7A10"/>
    <w:rsid w:val="000C0199"/>
    <w:rsid w:val="000C115D"/>
    <w:rsid w:val="000C1535"/>
    <w:rsid w:val="000C252B"/>
    <w:rsid w:val="000C2FBD"/>
    <w:rsid w:val="000C3B0C"/>
    <w:rsid w:val="000C422D"/>
    <w:rsid w:val="000C517B"/>
    <w:rsid w:val="000C5C09"/>
    <w:rsid w:val="000C5F91"/>
    <w:rsid w:val="000C6025"/>
    <w:rsid w:val="000C64E1"/>
    <w:rsid w:val="000C65E3"/>
    <w:rsid w:val="000D01CA"/>
    <w:rsid w:val="000D0565"/>
    <w:rsid w:val="000D06A4"/>
    <w:rsid w:val="000D0D1C"/>
    <w:rsid w:val="000D0E4E"/>
    <w:rsid w:val="000D103D"/>
    <w:rsid w:val="000D113C"/>
    <w:rsid w:val="000D12D1"/>
    <w:rsid w:val="000D159A"/>
    <w:rsid w:val="000D1796"/>
    <w:rsid w:val="000D1C78"/>
    <w:rsid w:val="000D22CC"/>
    <w:rsid w:val="000D2435"/>
    <w:rsid w:val="000D298F"/>
    <w:rsid w:val="000D3639"/>
    <w:rsid w:val="000D3680"/>
    <w:rsid w:val="000D36AE"/>
    <w:rsid w:val="000D38A1"/>
    <w:rsid w:val="000D4B07"/>
    <w:rsid w:val="000D4C4E"/>
    <w:rsid w:val="000D5077"/>
    <w:rsid w:val="000D5362"/>
    <w:rsid w:val="000D55FE"/>
    <w:rsid w:val="000D57F8"/>
    <w:rsid w:val="000D5851"/>
    <w:rsid w:val="000D5C60"/>
    <w:rsid w:val="000D71E2"/>
    <w:rsid w:val="000D73A5"/>
    <w:rsid w:val="000E07D6"/>
    <w:rsid w:val="000E1380"/>
    <w:rsid w:val="000E18DF"/>
    <w:rsid w:val="000E540C"/>
    <w:rsid w:val="000E580B"/>
    <w:rsid w:val="000E59A0"/>
    <w:rsid w:val="000E6602"/>
    <w:rsid w:val="000E7A84"/>
    <w:rsid w:val="000F15BC"/>
    <w:rsid w:val="000F180A"/>
    <w:rsid w:val="000F1C92"/>
    <w:rsid w:val="000F2334"/>
    <w:rsid w:val="000F27F1"/>
    <w:rsid w:val="000F2865"/>
    <w:rsid w:val="000F2931"/>
    <w:rsid w:val="000F2EEE"/>
    <w:rsid w:val="000F32DD"/>
    <w:rsid w:val="000F3697"/>
    <w:rsid w:val="000F4014"/>
    <w:rsid w:val="000F4417"/>
    <w:rsid w:val="000F4BD2"/>
    <w:rsid w:val="000F4D7F"/>
    <w:rsid w:val="000F7F58"/>
    <w:rsid w:val="00100128"/>
    <w:rsid w:val="00100C01"/>
    <w:rsid w:val="00100E58"/>
    <w:rsid w:val="00100FF3"/>
    <w:rsid w:val="001010D4"/>
    <w:rsid w:val="0010118F"/>
    <w:rsid w:val="001026CA"/>
    <w:rsid w:val="00102F88"/>
    <w:rsid w:val="001043C2"/>
    <w:rsid w:val="001043E1"/>
    <w:rsid w:val="0010505A"/>
    <w:rsid w:val="001057B6"/>
    <w:rsid w:val="00105CC7"/>
    <w:rsid w:val="00107779"/>
    <w:rsid w:val="001078C2"/>
    <w:rsid w:val="00107E1C"/>
    <w:rsid w:val="00110243"/>
    <w:rsid w:val="00110D69"/>
    <w:rsid w:val="001112C4"/>
    <w:rsid w:val="00111444"/>
    <w:rsid w:val="00111723"/>
    <w:rsid w:val="001129B5"/>
    <w:rsid w:val="00113310"/>
    <w:rsid w:val="001141E3"/>
    <w:rsid w:val="001144DF"/>
    <w:rsid w:val="0011484E"/>
    <w:rsid w:val="001153B3"/>
    <w:rsid w:val="0011557B"/>
    <w:rsid w:val="001156F3"/>
    <w:rsid w:val="00116B44"/>
    <w:rsid w:val="00116CA8"/>
    <w:rsid w:val="00117C85"/>
    <w:rsid w:val="00120B13"/>
    <w:rsid w:val="00120DBF"/>
    <w:rsid w:val="0012181B"/>
    <w:rsid w:val="00123417"/>
    <w:rsid w:val="00123863"/>
    <w:rsid w:val="00124D84"/>
    <w:rsid w:val="001250DD"/>
    <w:rsid w:val="00125619"/>
    <w:rsid w:val="00125733"/>
    <w:rsid w:val="001259AA"/>
    <w:rsid w:val="00125AD9"/>
    <w:rsid w:val="001263AA"/>
    <w:rsid w:val="001302D0"/>
    <w:rsid w:val="001306C3"/>
    <w:rsid w:val="00130779"/>
    <w:rsid w:val="001307A1"/>
    <w:rsid w:val="00130959"/>
    <w:rsid w:val="00131F48"/>
    <w:rsid w:val="001321D3"/>
    <w:rsid w:val="00133599"/>
    <w:rsid w:val="00133977"/>
    <w:rsid w:val="00133BF7"/>
    <w:rsid w:val="00134B88"/>
    <w:rsid w:val="00135436"/>
    <w:rsid w:val="00135E59"/>
    <w:rsid w:val="00136A23"/>
    <w:rsid w:val="00136B99"/>
    <w:rsid w:val="00137579"/>
    <w:rsid w:val="0014063E"/>
    <w:rsid w:val="001406F4"/>
    <w:rsid w:val="0014087D"/>
    <w:rsid w:val="00140D23"/>
    <w:rsid w:val="00140F74"/>
    <w:rsid w:val="00141191"/>
    <w:rsid w:val="0014159C"/>
    <w:rsid w:val="001418B3"/>
    <w:rsid w:val="001419C3"/>
    <w:rsid w:val="00141B77"/>
    <w:rsid w:val="0014213C"/>
    <w:rsid w:val="001422DF"/>
    <w:rsid w:val="00142665"/>
    <w:rsid w:val="00142672"/>
    <w:rsid w:val="0014330F"/>
    <w:rsid w:val="0014384A"/>
    <w:rsid w:val="0014450F"/>
    <w:rsid w:val="00144886"/>
    <w:rsid w:val="00144D8F"/>
    <w:rsid w:val="00144FFF"/>
    <w:rsid w:val="001457D3"/>
    <w:rsid w:val="00145C74"/>
    <w:rsid w:val="00145CFA"/>
    <w:rsid w:val="001462E9"/>
    <w:rsid w:val="00146E32"/>
    <w:rsid w:val="00150102"/>
    <w:rsid w:val="00150530"/>
    <w:rsid w:val="00151263"/>
    <w:rsid w:val="00151619"/>
    <w:rsid w:val="00152835"/>
    <w:rsid w:val="00155457"/>
    <w:rsid w:val="001559FA"/>
    <w:rsid w:val="00156374"/>
    <w:rsid w:val="00156568"/>
    <w:rsid w:val="0015667F"/>
    <w:rsid w:val="00156894"/>
    <w:rsid w:val="00156CD6"/>
    <w:rsid w:val="001577D8"/>
    <w:rsid w:val="00157FC3"/>
    <w:rsid w:val="0016011B"/>
    <w:rsid w:val="00160430"/>
    <w:rsid w:val="00160739"/>
    <w:rsid w:val="0016087A"/>
    <w:rsid w:val="00160AB7"/>
    <w:rsid w:val="00162550"/>
    <w:rsid w:val="0016271E"/>
    <w:rsid w:val="00162D7A"/>
    <w:rsid w:val="0016309B"/>
    <w:rsid w:val="00164377"/>
    <w:rsid w:val="00164DAB"/>
    <w:rsid w:val="00165BBB"/>
    <w:rsid w:val="0016613F"/>
    <w:rsid w:val="00166215"/>
    <w:rsid w:val="00166591"/>
    <w:rsid w:val="00166B1C"/>
    <w:rsid w:val="00170EB9"/>
    <w:rsid w:val="00171143"/>
    <w:rsid w:val="00171147"/>
    <w:rsid w:val="00172864"/>
    <w:rsid w:val="00172A65"/>
    <w:rsid w:val="00172B82"/>
    <w:rsid w:val="00172EFA"/>
    <w:rsid w:val="00173035"/>
    <w:rsid w:val="00173608"/>
    <w:rsid w:val="00173650"/>
    <w:rsid w:val="001745EC"/>
    <w:rsid w:val="001747B7"/>
    <w:rsid w:val="00175C30"/>
    <w:rsid w:val="00175D55"/>
    <w:rsid w:val="00177033"/>
    <w:rsid w:val="00177069"/>
    <w:rsid w:val="00177DDD"/>
    <w:rsid w:val="00177FC1"/>
    <w:rsid w:val="001815A2"/>
    <w:rsid w:val="00181612"/>
    <w:rsid w:val="00181FC1"/>
    <w:rsid w:val="0018229E"/>
    <w:rsid w:val="00183034"/>
    <w:rsid w:val="001830F7"/>
    <w:rsid w:val="00183A75"/>
    <w:rsid w:val="00183EE6"/>
    <w:rsid w:val="00184420"/>
    <w:rsid w:val="00184949"/>
    <w:rsid w:val="0018588A"/>
    <w:rsid w:val="00186769"/>
    <w:rsid w:val="00187252"/>
    <w:rsid w:val="001900AF"/>
    <w:rsid w:val="0019021E"/>
    <w:rsid w:val="0019122E"/>
    <w:rsid w:val="00191C91"/>
    <w:rsid w:val="00192DD9"/>
    <w:rsid w:val="00193C80"/>
    <w:rsid w:val="00194339"/>
    <w:rsid w:val="0019458D"/>
    <w:rsid w:val="00194848"/>
    <w:rsid w:val="00194B71"/>
    <w:rsid w:val="001958EA"/>
    <w:rsid w:val="00195E0E"/>
    <w:rsid w:val="00195F67"/>
    <w:rsid w:val="00196237"/>
    <w:rsid w:val="001A0C7F"/>
    <w:rsid w:val="001A180D"/>
    <w:rsid w:val="001A19AA"/>
    <w:rsid w:val="001A1BAC"/>
    <w:rsid w:val="001A1D24"/>
    <w:rsid w:val="001A23CE"/>
    <w:rsid w:val="001A2914"/>
    <w:rsid w:val="001A2C89"/>
    <w:rsid w:val="001A3875"/>
    <w:rsid w:val="001A4B13"/>
    <w:rsid w:val="001A673E"/>
    <w:rsid w:val="001A7763"/>
    <w:rsid w:val="001A7E04"/>
    <w:rsid w:val="001B013A"/>
    <w:rsid w:val="001B0364"/>
    <w:rsid w:val="001B0571"/>
    <w:rsid w:val="001B08B7"/>
    <w:rsid w:val="001B1593"/>
    <w:rsid w:val="001B26DE"/>
    <w:rsid w:val="001B28CE"/>
    <w:rsid w:val="001B33CA"/>
    <w:rsid w:val="001B3964"/>
    <w:rsid w:val="001B3ACE"/>
    <w:rsid w:val="001B4452"/>
    <w:rsid w:val="001B466C"/>
    <w:rsid w:val="001B4F34"/>
    <w:rsid w:val="001B52EC"/>
    <w:rsid w:val="001B554A"/>
    <w:rsid w:val="001B5E0F"/>
    <w:rsid w:val="001B64A7"/>
    <w:rsid w:val="001B6564"/>
    <w:rsid w:val="001B691A"/>
    <w:rsid w:val="001C00CC"/>
    <w:rsid w:val="001C01FA"/>
    <w:rsid w:val="001C02D8"/>
    <w:rsid w:val="001C04E3"/>
    <w:rsid w:val="001C09E4"/>
    <w:rsid w:val="001C2378"/>
    <w:rsid w:val="001C2AD2"/>
    <w:rsid w:val="001C3EE9"/>
    <w:rsid w:val="001C3FA4"/>
    <w:rsid w:val="001C40F9"/>
    <w:rsid w:val="001C41FA"/>
    <w:rsid w:val="001C458B"/>
    <w:rsid w:val="001C4D45"/>
    <w:rsid w:val="001C5D4F"/>
    <w:rsid w:val="001C64C0"/>
    <w:rsid w:val="001C69DA"/>
    <w:rsid w:val="001C6F06"/>
    <w:rsid w:val="001C6F13"/>
    <w:rsid w:val="001D029D"/>
    <w:rsid w:val="001D2360"/>
    <w:rsid w:val="001D2B53"/>
    <w:rsid w:val="001D3109"/>
    <w:rsid w:val="001D332E"/>
    <w:rsid w:val="001D3AC7"/>
    <w:rsid w:val="001D5033"/>
    <w:rsid w:val="001D5386"/>
    <w:rsid w:val="001D5C88"/>
    <w:rsid w:val="001D6567"/>
    <w:rsid w:val="001D695C"/>
    <w:rsid w:val="001D6FD9"/>
    <w:rsid w:val="001D780E"/>
    <w:rsid w:val="001E05C3"/>
    <w:rsid w:val="001E0AD3"/>
    <w:rsid w:val="001E0F03"/>
    <w:rsid w:val="001E1DC8"/>
    <w:rsid w:val="001E221F"/>
    <w:rsid w:val="001E3247"/>
    <w:rsid w:val="001E36E4"/>
    <w:rsid w:val="001E379D"/>
    <w:rsid w:val="001E3A3C"/>
    <w:rsid w:val="001E40C4"/>
    <w:rsid w:val="001E4E68"/>
    <w:rsid w:val="001E598C"/>
    <w:rsid w:val="001E5C23"/>
    <w:rsid w:val="001E61A5"/>
    <w:rsid w:val="001E7504"/>
    <w:rsid w:val="001E76DF"/>
    <w:rsid w:val="001E7D69"/>
    <w:rsid w:val="001F08BC"/>
    <w:rsid w:val="001F0F91"/>
    <w:rsid w:val="001F1308"/>
    <w:rsid w:val="001F1387"/>
    <w:rsid w:val="001F1525"/>
    <w:rsid w:val="001F1E87"/>
    <w:rsid w:val="001F1EB6"/>
    <w:rsid w:val="001F2E23"/>
    <w:rsid w:val="001F341F"/>
    <w:rsid w:val="001F3911"/>
    <w:rsid w:val="001F3A92"/>
    <w:rsid w:val="001F3EB4"/>
    <w:rsid w:val="001F3F1A"/>
    <w:rsid w:val="001F4CBD"/>
    <w:rsid w:val="001F50BA"/>
    <w:rsid w:val="001F5545"/>
    <w:rsid w:val="001F5777"/>
    <w:rsid w:val="001F5937"/>
    <w:rsid w:val="001F59E3"/>
    <w:rsid w:val="001F59ED"/>
    <w:rsid w:val="001F5F52"/>
    <w:rsid w:val="001F7121"/>
    <w:rsid w:val="00200C3F"/>
    <w:rsid w:val="00200D2C"/>
    <w:rsid w:val="002019D8"/>
    <w:rsid w:val="00201E40"/>
    <w:rsid w:val="00201EC7"/>
    <w:rsid w:val="0020202F"/>
    <w:rsid w:val="0020267F"/>
    <w:rsid w:val="002026AD"/>
    <w:rsid w:val="0020349A"/>
    <w:rsid w:val="002034B4"/>
    <w:rsid w:val="00204032"/>
    <w:rsid w:val="00204BAD"/>
    <w:rsid w:val="00204D60"/>
    <w:rsid w:val="00205627"/>
    <w:rsid w:val="002056D0"/>
    <w:rsid w:val="00205F95"/>
    <w:rsid w:val="002061C6"/>
    <w:rsid w:val="00206945"/>
    <w:rsid w:val="00210860"/>
    <w:rsid w:val="00210B6A"/>
    <w:rsid w:val="00211501"/>
    <w:rsid w:val="002116F2"/>
    <w:rsid w:val="00211BB2"/>
    <w:rsid w:val="00212BA3"/>
    <w:rsid w:val="00212CB6"/>
    <w:rsid w:val="00212E37"/>
    <w:rsid w:val="00212F75"/>
    <w:rsid w:val="002140FF"/>
    <w:rsid w:val="0021639F"/>
    <w:rsid w:val="0021745D"/>
    <w:rsid w:val="00217D54"/>
    <w:rsid w:val="002203E8"/>
    <w:rsid w:val="0022041B"/>
    <w:rsid w:val="00220894"/>
    <w:rsid w:val="00221397"/>
    <w:rsid w:val="00222AD3"/>
    <w:rsid w:val="00222C64"/>
    <w:rsid w:val="00224952"/>
    <w:rsid w:val="00224DD2"/>
    <w:rsid w:val="002251B3"/>
    <w:rsid w:val="00225A6A"/>
    <w:rsid w:val="00225AC7"/>
    <w:rsid w:val="00225ACC"/>
    <w:rsid w:val="00226C4C"/>
    <w:rsid w:val="00227A1F"/>
    <w:rsid w:val="00230881"/>
    <w:rsid w:val="00231522"/>
    <w:rsid w:val="00231C25"/>
    <w:rsid w:val="00231C6F"/>
    <w:rsid w:val="0023269A"/>
    <w:rsid w:val="00232A90"/>
    <w:rsid w:val="0023377A"/>
    <w:rsid w:val="00234151"/>
    <w:rsid w:val="0023426A"/>
    <w:rsid w:val="0023443A"/>
    <w:rsid w:val="0023445A"/>
    <w:rsid w:val="002345DE"/>
    <w:rsid w:val="00234F8C"/>
    <w:rsid w:val="00235542"/>
    <w:rsid w:val="002362FC"/>
    <w:rsid w:val="002369B0"/>
    <w:rsid w:val="00236AD8"/>
    <w:rsid w:val="002378B8"/>
    <w:rsid w:val="0024003C"/>
    <w:rsid w:val="002401F5"/>
    <w:rsid w:val="00240E54"/>
    <w:rsid w:val="002430CF"/>
    <w:rsid w:val="00243810"/>
    <w:rsid w:val="002451C5"/>
    <w:rsid w:val="00245F1F"/>
    <w:rsid w:val="0024663B"/>
    <w:rsid w:val="00247103"/>
    <w:rsid w:val="00247B96"/>
    <w:rsid w:val="00250067"/>
    <w:rsid w:val="002506A2"/>
    <w:rsid w:val="002508EC"/>
    <w:rsid w:val="002516DE"/>
    <w:rsid w:val="00251F81"/>
    <w:rsid w:val="0025238F"/>
    <w:rsid w:val="00252BE0"/>
    <w:rsid w:val="00252FC0"/>
    <w:rsid w:val="00253588"/>
    <w:rsid w:val="00253644"/>
    <w:rsid w:val="0025395D"/>
    <w:rsid w:val="0025429B"/>
    <w:rsid w:val="002546F4"/>
    <w:rsid w:val="002551D0"/>
    <w:rsid w:val="00255374"/>
    <w:rsid w:val="0025735F"/>
    <w:rsid w:val="0025791F"/>
    <w:rsid w:val="00257B15"/>
    <w:rsid w:val="00257BF4"/>
    <w:rsid w:val="00260003"/>
    <w:rsid w:val="0026035D"/>
    <w:rsid w:val="002606D6"/>
    <w:rsid w:val="00261C98"/>
    <w:rsid w:val="00262365"/>
    <w:rsid w:val="0026248E"/>
    <w:rsid w:val="00262914"/>
    <w:rsid w:val="00263815"/>
    <w:rsid w:val="0026384C"/>
    <w:rsid w:val="002647BF"/>
    <w:rsid w:val="002647D5"/>
    <w:rsid w:val="00264B39"/>
    <w:rsid w:val="00264C17"/>
    <w:rsid w:val="00265032"/>
    <w:rsid w:val="002651FB"/>
    <w:rsid w:val="0026538C"/>
    <w:rsid w:val="00265781"/>
    <w:rsid w:val="0026641C"/>
    <w:rsid w:val="00266B13"/>
    <w:rsid w:val="002705BC"/>
    <w:rsid w:val="00270728"/>
    <w:rsid w:val="0027092B"/>
    <w:rsid w:val="00270D42"/>
    <w:rsid w:val="0027195D"/>
    <w:rsid w:val="00272B03"/>
    <w:rsid w:val="00272DF6"/>
    <w:rsid w:val="002733E2"/>
    <w:rsid w:val="002750B1"/>
    <w:rsid w:val="00275169"/>
    <w:rsid w:val="002767E1"/>
    <w:rsid w:val="002767F1"/>
    <w:rsid w:val="00276A35"/>
    <w:rsid w:val="00276F08"/>
    <w:rsid w:val="00277835"/>
    <w:rsid w:val="00280282"/>
    <w:rsid w:val="0028095C"/>
    <w:rsid w:val="00280AB1"/>
    <w:rsid w:val="0028393B"/>
    <w:rsid w:val="00284A20"/>
    <w:rsid w:val="00284BAE"/>
    <w:rsid w:val="0028587D"/>
    <w:rsid w:val="002859AF"/>
    <w:rsid w:val="00285C2D"/>
    <w:rsid w:val="0028615D"/>
    <w:rsid w:val="00286AE7"/>
    <w:rsid w:val="00287243"/>
    <w:rsid w:val="00287981"/>
    <w:rsid w:val="00290647"/>
    <w:rsid w:val="00291385"/>
    <w:rsid w:val="00291422"/>
    <w:rsid w:val="002917DC"/>
    <w:rsid w:val="0029237F"/>
    <w:rsid w:val="00292715"/>
    <w:rsid w:val="00293E57"/>
    <w:rsid w:val="002947D1"/>
    <w:rsid w:val="002948DF"/>
    <w:rsid w:val="00294D90"/>
    <w:rsid w:val="002963C0"/>
    <w:rsid w:val="002966B9"/>
    <w:rsid w:val="002A1157"/>
    <w:rsid w:val="002A1AC3"/>
    <w:rsid w:val="002A1E92"/>
    <w:rsid w:val="002A204D"/>
    <w:rsid w:val="002A2616"/>
    <w:rsid w:val="002A26E1"/>
    <w:rsid w:val="002A298C"/>
    <w:rsid w:val="002A2ED2"/>
    <w:rsid w:val="002A368A"/>
    <w:rsid w:val="002A3F0E"/>
    <w:rsid w:val="002A4065"/>
    <w:rsid w:val="002A4B18"/>
    <w:rsid w:val="002A59F0"/>
    <w:rsid w:val="002A5F3A"/>
    <w:rsid w:val="002A6432"/>
    <w:rsid w:val="002A6F25"/>
    <w:rsid w:val="002A6FD3"/>
    <w:rsid w:val="002A7416"/>
    <w:rsid w:val="002A7D08"/>
    <w:rsid w:val="002B046D"/>
    <w:rsid w:val="002B0480"/>
    <w:rsid w:val="002B0A7D"/>
    <w:rsid w:val="002B1389"/>
    <w:rsid w:val="002B1A69"/>
    <w:rsid w:val="002B2723"/>
    <w:rsid w:val="002B303A"/>
    <w:rsid w:val="002B39A1"/>
    <w:rsid w:val="002B46A7"/>
    <w:rsid w:val="002B49C8"/>
    <w:rsid w:val="002B4ED0"/>
    <w:rsid w:val="002B538E"/>
    <w:rsid w:val="002B5DCA"/>
    <w:rsid w:val="002B6BCC"/>
    <w:rsid w:val="002B6BDC"/>
    <w:rsid w:val="002B75B0"/>
    <w:rsid w:val="002B78D6"/>
    <w:rsid w:val="002B7EAF"/>
    <w:rsid w:val="002C0675"/>
    <w:rsid w:val="002C099C"/>
    <w:rsid w:val="002C0ABC"/>
    <w:rsid w:val="002C0B74"/>
    <w:rsid w:val="002C0C8B"/>
    <w:rsid w:val="002C0CBB"/>
    <w:rsid w:val="002C0E64"/>
    <w:rsid w:val="002C1201"/>
    <w:rsid w:val="002C1299"/>
    <w:rsid w:val="002C1460"/>
    <w:rsid w:val="002C17B6"/>
    <w:rsid w:val="002C2036"/>
    <w:rsid w:val="002C20F2"/>
    <w:rsid w:val="002C2C79"/>
    <w:rsid w:val="002C30E9"/>
    <w:rsid w:val="002C38B2"/>
    <w:rsid w:val="002C3F9C"/>
    <w:rsid w:val="002C42A1"/>
    <w:rsid w:val="002C4DC8"/>
    <w:rsid w:val="002C5AFA"/>
    <w:rsid w:val="002C6924"/>
    <w:rsid w:val="002D0439"/>
    <w:rsid w:val="002D11B7"/>
    <w:rsid w:val="002D1A34"/>
    <w:rsid w:val="002D1F33"/>
    <w:rsid w:val="002D2669"/>
    <w:rsid w:val="002D3BBC"/>
    <w:rsid w:val="002D438A"/>
    <w:rsid w:val="002D5738"/>
    <w:rsid w:val="002D5E4E"/>
    <w:rsid w:val="002D5E53"/>
    <w:rsid w:val="002D7534"/>
    <w:rsid w:val="002D783A"/>
    <w:rsid w:val="002D7E89"/>
    <w:rsid w:val="002E0319"/>
    <w:rsid w:val="002E179B"/>
    <w:rsid w:val="002E1C9E"/>
    <w:rsid w:val="002E257B"/>
    <w:rsid w:val="002E279C"/>
    <w:rsid w:val="002E3C65"/>
    <w:rsid w:val="002E3F5B"/>
    <w:rsid w:val="002E4362"/>
    <w:rsid w:val="002E4F4B"/>
    <w:rsid w:val="002E5C3E"/>
    <w:rsid w:val="002E5DB3"/>
    <w:rsid w:val="002E63D9"/>
    <w:rsid w:val="002E640E"/>
    <w:rsid w:val="002F0650"/>
    <w:rsid w:val="002F0C28"/>
    <w:rsid w:val="002F138E"/>
    <w:rsid w:val="002F2759"/>
    <w:rsid w:val="002F3CDE"/>
    <w:rsid w:val="002F4580"/>
    <w:rsid w:val="002F5DD6"/>
    <w:rsid w:val="002F5FEA"/>
    <w:rsid w:val="002F63E7"/>
    <w:rsid w:val="002F7BE3"/>
    <w:rsid w:val="002F7E6A"/>
    <w:rsid w:val="00300165"/>
    <w:rsid w:val="00300634"/>
    <w:rsid w:val="003007F5"/>
    <w:rsid w:val="003010CF"/>
    <w:rsid w:val="00301DC9"/>
    <w:rsid w:val="00302187"/>
    <w:rsid w:val="00303440"/>
    <w:rsid w:val="00303C23"/>
    <w:rsid w:val="00304796"/>
    <w:rsid w:val="00304D9B"/>
    <w:rsid w:val="003051B9"/>
    <w:rsid w:val="00305AD5"/>
    <w:rsid w:val="00305FF9"/>
    <w:rsid w:val="00306E6B"/>
    <w:rsid w:val="003100C8"/>
    <w:rsid w:val="00311161"/>
    <w:rsid w:val="00312400"/>
    <w:rsid w:val="00312739"/>
    <w:rsid w:val="00312D10"/>
    <w:rsid w:val="0031345E"/>
    <w:rsid w:val="003178DA"/>
    <w:rsid w:val="00317DB8"/>
    <w:rsid w:val="0032056C"/>
    <w:rsid w:val="00320618"/>
    <w:rsid w:val="0032100B"/>
    <w:rsid w:val="00321BD7"/>
    <w:rsid w:val="003224F7"/>
    <w:rsid w:val="0032260F"/>
    <w:rsid w:val="003228DA"/>
    <w:rsid w:val="00322E41"/>
    <w:rsid w:val="003233E3"/>
    <w:rsid w:val="00323CC7"/>
    <w:rsid w:val="00323D6B"/>
    <w:rsid w:val="003241D6"/>
    <w:rsid w:val="00325948"/>
    <w:rsid w:val="003263A5"/>
    <w:rsid w:val="00326957"/>
    <w:rsid w:val="00326AE2"/>
    <w:rsid w:val="0033110C"/>
    <w:rsid w:val="00331426"/>
    <w:rsid w:val="0033171D"/>
    <w:rsid w:val="00331FC3"/>
    <w:rsid w:val="00332727"/>
    <w:rsid w:val="00332FC1"/>
    <w:rsid w:val="003331AB"/>
    <w:rsid w:val="003336B3"/>
    <w:rsid w:val="003338B5"/>
    <w:rsid w:val="00335031"/>
    <w:rsid w:val="00335B75"/>
    <w:rsid w:val="00335D8C"/>
    <w:rsid w:val="00336072"/>
    <w:rsid w:val="003363A1"/>
    <w:rsid w:val="0033767F"/>
    <w:rsid w:val="00337F0F"/>
    <w:rsid w:val="003417CE"/>
    <w:rsid w:val="0034226D"/>
    <w:rsid w:val="00342575"/>
    <w:rsid w:val="003427FA"/>
    <w:rsid w:val="00342972"/>
    <w:rsid w:val="00342FDD"/>
    <w:rsid w:val="00343157"/>
    <w:rsid w:val="0034429B"/>
    <w:rsid w:val="00344363"/>
    <w:rsid w:val="00344866"/>
    <w:rsid w:val="00344883"/>
    <w:rsid w:val="0034488F"/>
    <w:rsid w:val="003452BC"/>
    <w:rsid w:val="0034564C"/>
    <w:rsid w:val="0034638C"/>
    <w:rsid w:val="00346F7F"/>
    <w:rsid w:val="0034722A"/>
    <w:rsid w:val="003472AD"/>
    <w:rsid w:val="00347507"/>
    <w:rsid w:val="00350108"/>
    <w:rsid w:val="00350762"/>
    <w:rsid w:val="003507C4"/>
    <w:rsid w:val="0035197D"/>
    <w:rsid w:val="003519A1"/>
    <w:rsid w:val="00352480"/>
    <w:rsid w:val="00352DDB"/>
    <w:rsid w:val="003530D2"/>
    <w:rsid w:val="0035331A"/>
    <w:rsid w:val="003534E1"/>
    <w:rsid w:val="00353FA3"/>
    <w:rsid w:val="0035425B"/>
    <w:rsid w:val="00354559"/>
    <w:rsid w:val="003548D8"/>
    <w:rsid w:val="003554CA"/>
    <w:rsid w:val="003559F7"/>
    <w:rsid w:val="00356409"/>
    <w:rsid w:val="00360232"/>
    <w:rsid w:val="003602E0"/>
    <w:rsid w:val="00360901"/>
    <w:rsid w:val="00360D01"/>
    <w:rsid w:val="00361B92"/>
    <w:rsid w:val="00362222"/>
    <w:rsid w:val="00362569"/>
    <w:rsid w:val="003636CD"/>
    <w:rsid w:val="0036420D"/>
    <w:rsid w:val="0036487C"/>
    <w:rsid w:val="003652AE"/>
    <w:rsid w:val="00365411"/>
    <w:rsid w:val="00365450"/>
    <w:rsid w:val="00365FA2"/>
    <w:rsid w:val="00366C69"/>
    <w:rsid w:val="00366E28"/>
    <w:rsid w:val="00367441"/>
    <w:rsid w:val="00367B1D"/>
    <w:rsid w:val="00370E4F"/>
    <w:rsid w:val="00370EB9"/>
    <w:rsid w:val="00371215"/>
    <w:rsid w:val="0037172B"/>
    <w:rsid w:val="00371B71"/>
    <w:rsid w:val="0037221D"/>
    <w:rsid w:val="003727DC"/>
    <w:rsid w:val="003729F5"/>
    <w:rsid w:val="00372F0D"/>
    <w:rsid w:val="003730D2"/>
    <w:rsid w:val="00374059"/>
    <w:rsid w:val="00375349"/>
    <w:rsid w:val="0037535B"/>
    <w:rsid w:val="0037552D"/>
    <w:rsid w:val="003756DB"/>
    <w:rsid w:val="00375986"/>
    <w:rsid w:val="003766CA"/>
    <w:rsid w:val="003770BB"/>
    <w:rsid w:val="003774F4"/>
    <w:rsid w:val="0037771A"/>
    <w:rsid w:val="00377B5A"/>
    <w:rsid w:val="003802DC"/>
    <w:rsid w:val="00380E4E"/>
    <w:rsid w:val="00380FBF"/>
    <w:rsid w:val="00382A43"/>
    <w:rsid w:val="00382AE1"/>
    <w:rsid w:val="00382D60"/>
    <w:rsid w:val="00382F29"/>
    <w:rsid w:val="00383220"/>
    <w:rsid w:val="00383536"/>
    <w:rsid w:val="00383C8D"/>
    <w:rsid w:val="00384BC3"/>
    <w:rsid w:val="003852FB"/>
    <w:rsid w:val="00385429"/>
    <w:rsid w:val="00385A64"/>
    <w:rsid w:val="00385B05"/>
    <w:rsid w:val="00386382"/>
    <w:rsid w:val="003865EF"/>
    <w:rsid w:val="00386BA9"/>
    <w:rsid w:val="00390017"/>
    <w:rsid w:val="003901A3"/>
    <w:rsid w:val="0039072F"/>
    <w:rsid w:val="00390BFD"/>
    <w:rsid w:val="003913DA"/>
    <w:rsid w:val="0039244D"/>
    <w:rsid w:val="00392FD2"/>
    <w:rsid w:val="003940CE"/>
    <w:rsid w:val="0039450B"/>
    <w:rsid w:val="00395796"/>
    <w:rsid w:val="00395FB8"/>
    <w:rsid w:val="003966B8"/>
    <w:rsid w:val="00396DA9"/>
    <w:rsid w:val="00396ED9"/>
    <w:rsid w:val="0039798F"/>
    <w:rsid w:val="00397C1D"/>
    <w:rsid w:val="003A13C9"/>
    <w:rsid w:val="003A180F"/>
    <w:rsid w:val="003A18DD"/>
    <w:rsid w:val="003A20C8"/>
    <w:rsid w:val="003A2C29"/>
    <w:rsid w:val="003A2EC3"/>
    <w:rsid w:val="003A36F2"/>
    <w:rsid w:val="003A3875"/>
    <w:rsid w:val="003A3D39"/>
    <w:rsid w:val="003A3EC7"/>
    <w:rsid w:val="003A40B4"/>
    <w:rsid w:val="003A45A4"/>
    <w:rsid w:val="003A5539"/>
    <w:rsid w:val="003A7784"/>
    <w:rsid w:val="003A7834"/>
    <w:rsid w:val="003A7BFD"/>
    <w:rsid w:val="003B065D"/>
    <w:rsid w:val="003B0B5B"/>
    <w:rsid w:val="003B0E79"/>
    <w:rsid w:val="003B1024"/>
    <w:rsid w:val="003B2FC6"/>
    <w:rsid w:val="003B3575"/>
    <w:rsid w:val="003B50BC"/>
    <w:rsid w:val="003B5D97"/>
    <w:rsid w:val="003B63A4"/>
    <w:rsid w:val="003B68FE"/>
    <w:rsid w:val="003B6D7D"/>
    <w:rsid w:val="003B7D7E"/>
    <w:rsid w:val="003C0541"/>
    <w:rsid w:val="003C07CE"/>
    <w:rsid w:val="003C0F89"/>
    <w:rsid w:val="003C1012"/>
    <w:rsid w:val="003C11C9"/>
    <w:rsid w:val="003C1229"/>
    <w:rsid w:val="003C15A5"/>
    <w:rsid w:val="003C1D4E"/>
    <w:rsid w:val="003C1FD4"/>
    <w:rsid w:val="003C213D"/>
    <w:rsid w:val="003C25AD"/>
    <w:rsid w:val="003C2D21"/>
    <w:rsid w:val="003C5686"/>
    <w:rsid w:val="003C5E6B"/>
    <w:rsid w:val="003C5F1A"/>
    <w:rsid w:val="003C7AD7"/>
    <w:rsid w:val="003D04F2"/>
    <w:rsid w:val="003D0FC3"/>
    <w:rsid w:val="003D19B9"/>
    <w:rsid w:val="003D1CB0"/>
    <w:rsid w:val="003D1DBB"/>
    <w:rsid w:val="003D2316"/>
    <w:rsid w:val="003D2C1D"/>
    <w:rsid w:val="003D2C34"/>
    <w:rsid w:val="003D3D1D"/>
    <w:rsid w:val="003D3DDD"/>
    <w:rsid w:val="003D4A95"/>
    <w:rsid w:val="003D52E9"/>
    <w:rsid w:val="003D5CBF"/>
    <w:rsid w:val="003D66D2"/>
    <w:rsid w:val="003D67CF"/>
    <w:rsid w:val="003E07AE"/>
    <w:rsid w:val="003E111E"/>
    <w:rsid w:val="003E14FC"/>
    <w:rsid w:val="003E1CF6"/>
    <w:rsid w:val="003E2653"/>
    <w:rsid w:val="003E2976"/>
    <w:rsid w:val="003E4858"/>
    <w:rsid w:val="003E57C7"/>
    <w:rsid w:val="003E60B6"/>
    <w:rsid w:val="003E6316"/>
    <w:rsid w:val="003E654C"/>
    <w:rsid w:val="003E6816"/>
    <w:rsid w:val="003E6884"/>
    <w:rsid w:val="003E6AC5"/>
    <w:rsid w:val="003F0096"/>
    <w:rsid w:val="003F0850"/>
    <w:rsid w:val="003F0D12"/>
    <w:rsid w:val="003F0D3D"/>
    <w:rsid w:val="003F14D5"/>
    <w:rsid w:val="003F160C"/>
    <w:rsid w:val="003F305A"/>
    <w:rsid w:val="003F324F"/>
    <w:rsid w:val="003F33BC"/>
    <w:rsid w:val="003F38B9"/>
    <w:rsid w:val="003F3D4E"/>
    <w:rsid w:val="003F477E"/>
    <w:rsid w:val="003F6194"/>
    <w:rsid w:val="003F64B9"/>
    <w:rsid w:val="003F6BB4"/>
    <w:rsid w:val="003F6CD2"/>
    <w:rsid w:val="003F788D"/>
    <w:rsid w:val="003F7A00"/>
    <w:rsid w:val="0040126E"/>
    <w:rsid w:val="00401668"/>
    <w:rsid w:val="004020D4"/>
    <w:rsid w:val="004021B6"/>
    <w:rsid w:val="00402F1B"/>
    <w:rsid w:val="00402F5D"/>
    <w:rsid w:val="0040415A"/>
    <w:rsid w:val="00404278"/>
    <w:rsid w:val="004047C4"/>
    <w:rsid w:val="0040570B"/>
    <w:rsid w:val="00405AD4"/>
    <w:rsid w:val="00405EDB"/>
    <w:rsid w:val="00405FB1"/>
    <w:rsid w:val="00406460"/>
    <w:rsid w:val="00406908"/>
    <w:rsid w:val="004071F9"/>
    <w:rsid w:val="00412461"/>
    <w:rsid w:val="00412546"/>
    <w:rsid w:val="00412CBA"/>
    <w:rsid w:val="00413053"/>
    <w:rsid w:val="0041319C"/>
    <w:rsid w:val="004137B6"/>
    <w:rsid w:val="00413A54"/>
    <w:rsid w:val="00413C10"/>
    <w:rsid w:val="00413CD9"/>
    <w:rsid w:val="00413F9A"/>
    <w:rsid w:val="004140CA"/>
    <w:rsid w:val="004146AD"/>
    <w:rsid w:val="00414C65"/>
    <w:rsid w:val="004157C1"/>
    <w:rsid w:val="00415943"/>
    <w:rsid w:val="00415D76"/>
    <w:rsid w:val="00416665"/>
    <w:rsid w:val="00416A67"/>
    <w:rsid w:val="00416ACB"/>
    <w:rsid w:val="00416D72"/>
    <w:rsid w:val="00420DF2"/>
    <w:rsid w:val="00421B7E"/>
    <w:rsid w:val="00421C73"/>
    <w:rsid w:val="00421DCF"/>
    <w:rsid w:val="00422341"/>
    <w:rsid w:val="00423641"/>
    <w:rsid w:val="0042421E"/>
    <w:rsid w:val="0042525B"/>
    <w:rsid w:val="00425EC6"/>
    <w:rsid w:val="00426266"/>
    <w:rsid w:val="00426299"/>
    <w:rsid w:val="00427C3F"/>
    <w:rsid w:val="00430A2D"/>
    <w:rsid w:val="00430B38"/>
    <w:rsid w:val="00431505"/>
    <w:rsid w:val="00431797"/>
    <w:rsid w:val="00431AF0"/>
    <w:rsid w:val="00431F48"/>
    <w:rsid w:val="0043213A"/>
    <w:rsid w:val="00432291"/>
    <w:rsid w:val="004330F4"/>
    <w:rsid w:val="00433590"/>
    <w:rsid w:val="004338C0"/>
    <w:rsid w:val="0043393D"/>
    <w:rsid w:val="004344C7"/>
    <w:rsid w:val="004344FB"/>
    <w:rsid w:val="00434678"/>
    <w:rsid w:val="00435274"/>
    <w:rsid w:val="004352AD"/>
    <w:rsid w:val="0043545D"/>
    <w:rsid w:val="00435FE2"/>
    <w:rsid w:val="00436E2F"/>
    <w:rsid w:val="00436EAB"/>
    <w:rsid w:val="00437F73"/>
    <w:rsid w:val="004407D3"/>
    <w:rsid w:val="00441977"/>
    <w:rsid w:val="00443AAE"/>
    <w:rsid w:val="004445DB"/>
    <w:rsid w:val="004461D9"/>
    <w:rsid w:val="00446AC6"/>
    <w:rsid w:val="0044759B"/>
    <w:rsid w:val="00447939"/>
    <w:rsid w:val="00447F54"/>
    <w:rsid w:val="00450605"/>
    <w:rsid w:val="00450B7E"/>
    <w:rsid w:val="0045136B"/>
    <w:rsid w:val="00451C7E"/>
    <w:rsid w:val="00452198"/>
    <w:rsid w:val="00453BB6"/>
    <w:rsid w:val="00453CAA"/>
    <w:rsid w:val="00454805"/>
    <w:rsid w:val="00455113"/>
    <w:rsid w:val="00456421"/>
    <w:rsid w:val="00456D05"/>
    <w:rsid w:val="00456DAB"/>
    <w:rsid w:val="00457C10"/>
    <w:rsid w:val="0046009F"/>
    <w:rsid w:val="00460CC3"/>
    <w:rsid w:val="00460E86"/>
    <w:rsid w:val="00461779"/>
    <w:rsid w:val="00461C9F"/>
    <w:rsid w:val="00462085"/>
    <w:rsid w:val="004627C9"/>
    <w:rsid w:val="004646B4"/>
    <w:rsid w:val="00464A88"/>
    <w:rsid w:val="004651A0"/>
    <w:rsid w:val="0046566D"/>
    <w:rsid w:val="004660A2"/>
    <w:rsid w:val="00466184"/>
    <w:rsid w:val="00466532"/>
    <w:rsid w:val="00467488"/>
    <w:rsid w:val="0047083E"/>
    <w:rsid w:val="00470EB5"/>
    <w:rsid w:val="00471F8F"/>
    <w:rsid w:val="0047286B"/>
    <w:rsid w:val="00472E27"/>
    <w:rsid w:val="00473932"/>
    <w:rsid w:val="00474220"/>
    <w:rsid w:val="00474A54"/>
    <w:rsid w:val="004752D3"/>
    <w:rsid w:val="004754E1"/>
    <w:rsid w:val="00475CE0"/>
    <w:rsid w:val="00476827"/>
    <w:rsid w:val="00476BD4"/>
    <w:rsid w:val="00476FDF"/>
    <w:rsid w:val="00477C35"/>
    <w:rsid w:val="00480988"/>
    <w:rsid w:val="00480E05"/>
    <w:rsid w:val="00481B80"/>
    <w:rsid w:val="00481FD1"/>
    <w:rsid w:val="00482BBE"/>
    <w:rsid w:val="0048361B"/>
    <w:rsid w:val="00483A12"/>
    <w:rsid w:val="004843F0"/>
    <w:rsid w:val="00484A77"/>
    <w:rsid w:val="00484B49"/>
    <w:rsid w:val="0048540F"/>
    <w:rsid w:val="004854A2"/>
    <w:rsid w:val="00485970"/>
    <w:rsid w:val="00485C0D"/>
    <w:rsid w:val="00486575"/>
    <w:rsid w:val="004866D0"/>
    <w:rsid w:val="004876A6"/>
    <w:rsid w:val="00487BA3"/>
    <w:rsid w:val="00487BDE"/>
    <w:rsid w:val="00487D0D"/>
    <w:rsid w:val="00490901"/>
    <w:rsid w:val="0049311E"/>
    <w:rsid w:val="00493A5B"/>
    <w:rsid w:val="00494242"/>
    <w:rsid w:val="00494E8E"/>
    <w:rsid w:val="004955BC"/>
    <w:rsid w:val="00495D63"/>
    <w:rsid w:val="0049648F"/>
    <w:rsid w:val="00496606"/>
    <w:rsid w:val="00496808"/>
    <w:rsid w:val="00496F05"/>
    <w:rsid w:val="00497370"/>
    <w:rsid w:val="004979A6"/>
    <w:rsid w:val="004A0251"/>
    <w:rsid w:val="004A0809"/>
    <w:rsid w:val="004A0C88"/>
    <w:rsid w:val="004A0F39"/>
    <w:rsid w:val="004A11D7"/>
    <w:rsid w:val="004A1234"/>
    <w:rsid w:val="004A13A4"/>
    <w:rsid w:val="004A194D"/>
    <w:rsid w:val="004A251F"/>
    <w:rsid w:val="004A33F1"/>
    <w:rsid w:val="004A3407"/>
    <w:rsid w:val="004A3A15"/>
    <w:rsid w:val="004A3BF1"/>
    <w:rsid w:val="004A3E42"/>
    <w:rsid w:val="004A3FBC"/>
    <w:rsid w:val="004A4715"/>
    <w:rsid w:val="004A5046"/>
    <w:rsid w:val="004A565E"/>
    <w:rsid w:val="004A5DF3"/>
    <w:rsid w:val="004A6134"/>
    <w:rsid w:val="004A6AF6"/>
    <w:rsid w:val="004A6EC8"/>
    <w:rsid w:val="004A6F5B"/>
    <w:rsid w:val="004A7092"/>
    <w:rsid w:val="004A7521"/>
    <w:rsid w:val="004B000D"/>
    <w:rsid w:val="004B008C"/>
    <w:rsid w:val="004B0A1A"/>
    <w:rsid w:val="004B0BE1"/>
    <w:rsid w:val="004B0FB8"/>
    <w:rsid w:val="004B1777"/>
    <w:rsid w:val="004B1D37"/>
    <w:rsid w:val="004B24E0"/>
    <w:rsid w:val="004B27E0"/>
    <w:rsid w:val="004B2CA0"/>
    <w:rsid w:val="004B478D"/>
    <w:rsid w:val="004B49E6"/>
    <w:rsid w:val="004B4D69"/>
    <w:rsid w:val="004B4E41"/>
    <w:rsid w:val="004B5B0F"/>
    <w:rsid w:val="004B6D1E"/>
    <w:rsid w:val="004B73B1"/>
    <w:rsid w:val="004B7FC2"/>
    <w:rsid w:val="004C01A8"/>
    <w:rsid w:val="004C0526"/>
    <w:rsid w:val="004C0989"/>
    <w:rsid w:val="004C0C01"/>
    <w:rsid w:val="004C0CBB"/>
    <w:rsid w:val="004C1840"/>
    <w:rsid w:val="004C18E4"/>
    <w:rsid w:val="004C24C9"/>
    <w:rsid w:val="004C2F49"/>
    <w:rsid w:val="004C31B6"/>
    <w:rsid w:val="004C3EDD"/>
    <w:rsid w:val="004C5319"/>
    <w:rsid w:val="004C621F"/>
    <w:rsid w:val="004C6661"/>
    <w:rsid w:val="004C7948"/>
    <w:rsid w:val="004C7BB8"/>
    <w:rsid w:val="004C7C60"/>
    <w:rsid w:val="004D0DFE"/>
    <w:rsid w:val="004D1714"/>
    <w:rsid w:val="004D1D91"/>
    <w:rsid w:val="004D22C3"/>
    <w:rsid w:val="004D3EE0"/>
    <w:rsid w:val="004D456F"/>
    <w:rsid w:val="004D48AD"/>
    <w:rsid w:val="004D548C"/>
    <w:rsid w:val="004D6F4D"/>
    <w:rsid w:val="004D6F95"/>
    <w:rsid w:val="004D72FE"/>
    <w:rsid w:val="004D7E91"/>
    <w:rsid w:val="004E003A"/>
    <w:rsid w:val="004E0423"/>
    <w:rsid w:val="004E0768"/>
    <w:rsid w:val="004E1A31"/>
    <w:rsid w:val="004E2DE0"/>
    <w:rsid w:val="004E4060"/>
    <w:rsid w:val="004E409A"/>
    <w:rsid w:val="004E48C3"/>
    <w:rsid w:val="004E50C4"/>
    <w:rsid w:val="004E7611"/>
    <w:rsid w:val="004E76A1"/>
    <w:rsid w:val="004F007E"/>
    <w:rsid w:val="004F0580"/>
    <w:rsid w:val="004F0FB9"/>
    <w:rsid w:val="004F1267"/>
    <w:rsid w:val="004F1F15"/>
    <w:rsid w:val="004F2C0B"/>
    <w:rsid w:val="004F2F7E"/>
    <w:rsid w:val="004F32B5"/>
    <w:rsid w:val="004F3784"/>
    <w:rsid w:val="004F407E"/>
    <w:rsid w:val="004F40C0"/>
    <w:rsid w:val="004F53F9"/>
    <w:rsid w:val="004F5479"/>
    <w:rsid w:val="004F6829"/>
    <w:rsid w:val="004F6EC2"/>
    <w:rsid w:val="004F7528"/>
    <w:rsid w:val="004F7BCA"/>
    <w:rsid w:val="004F7D89"/>
    <w:rsid w:val="00501981"/>
    <w:rsid w:val="00501A85"/>
    <w:rsid w:val="00501BB3"/>
    <w:rsid w:val="005021DD"/>
    <w:rsid w:val="005022FF"/>
    <w:rsid w:val="005026CA"/>
    <w:rsid w:val="00502B72"/>
    <w:rsid w:val="00504A8A"/>
    <w:rsid w:val="00504BC1"/>
    <w:rsid w:val="00505134"/>
    <w:rsid w:val="00505C04"/>
    <w:rsid w:val="005060DF"/>
    <w:rsid w:val="00506C51"/>
    <w:rsid w:val="00510182"/>
    <w:rsid w:val="00510442"/>
    <w:rsid w:val="0051044C"/>
    <w:rsid w:val="00510D07"/>
    <w:rsid w:val="00511903"/>
    <w:rsid w:val="00511AFA"/>
    <w:rsid w:val="00511F15"/>
    <w:rsid w:val="00512388"/>
    <w:rsid w:val="005128D5"/>
    <w:rsid w:val="0051318C"/>
    <w:rsid w:val="005142CD"/>
    <w:rsid w:val="005143C9"/>
    <w:rsid w:val="005154C7"/>
    <w:rsid w:val="005157A9"/>
    <w:rsid w:val="005173A7"/>
    <w:rsid w:val="005177E1"/>
    <w:rsid w:val="00520C0A"/>
    <w:rsid w:val="005218B6"/>
    <w:rsid w:val="005220FD"/>
    <w:rsid w:val="00522589"/>
    <w:rsid w:val="00522D3F"/>
    <w:rsid w:val="005237F7"/>
    <w:rsid w:val="00524545"/>
    <w:rsid w:val="00524EAD"/>
    <w:rsid w:val="00525205"/>
    <w:rsid w:val="00525264"/>
    <w:rsid w:val="005255BF"/>
    <w:rsid w:val="005257DE"/>
    <w:rsid w:val="00526102"/>
    <w:rsid w:val="00527200"/>
    <w:rsid w:val="00527A4C"/>
    <w:rsid w:val="00527B49"/>
    <w:rsid w:val="00530157"/>
    <w:rsid w:val="00531494"/>
    <w:rsid w:val="00531C59"/>
    <w:rsid w:val="00531EBE"/>
    <w:rsid w:val="00532F8B"/>
    <w:rsid w:val="00533737"/>
    <w:rsid w:val="00533DBC"/>
    <w:rsid w:val="005342FC"/>
    <w:rsid w:val="00535B79"/>
    <w:rsid w:val="00535D7C"/>
    <w:rsid w:val="005360B5"/>
    <w:rsid w:val="00536579"/>
    <w:rsid w:val="005368F5"/>
    <w:rsid w:val="00536911"/>
    <w:rsid w:val="00536C1E"/>
    <w:rsid w:val="00537B90"/>
    <w:rsid w:val="00537BF6"/>
    <w:rsid w:val="00537C74"/>
    <w:rsid w:val="0054020E"/>
    <w:rsid w:val="00540658"/>
    <w:rsid w:val="00541B16"/>
    <w:rsid w:val="00542325"/>
    <w:rsid w:val="0054343A"/>
    <w:rsid w:val="00543974"/>
    <w:rsid w:val="00543EBF"/>
    <w:rsid w:val="00544ABA"/>
    <w:rsid w:val="0054593A"/>
    <w:rsid w:val="005467FB"/>
    <w:rsid w:val="00546AE9"/>
    <w:rsid w:val="00546B79"/>
    <w:rsid w:val="00547989"/>
    <w:rsid w:val="00547AF2"/>
    <w:rsid w:val="0055014E"/>
    <w:rsid w:val="005505EB"/>
    <w:rsid w:val="0055091E"/>
    <w:rsid w:val="00550E93"/>
    <w:rsid w:val="00551224"/>
    <w:rsid w:val="00551320"/>
    <w:rsid w:val="005518A4"/>
    <w:rsid w:val="00552768"/>
    <w:rsid w:val="00552935"/>
    <w:rsid w:val="00552BFC"/>
    <w:rsid w:val="00553127"/>
    <w:rsid w:val="005537D5"/>
    <w:rsid w:val="0055400E"/>
    <w:rsid w:val="005545C2"/>
    <w:rsid w:val="00554BE7"/>
    <w:rsid w:val="00555B0C"/>
    <w:rsid w:val="00555B23"/>
    <w:rsid w:val="00556D68"/>
    <w:rsid w:val="00557173"/>
    <w:rsid w:val="005576A1"/>
    <w:rsid w:val="00557A64"/>
    <w:rsid w:val="00557F8C"/>
    <w:rsid w:val="005605C0"/>
    <w:rsid w:val="005605DE"/>
    <w:rsid w:val="0056073F"/>
    <w:rsid w:val="00560D23"/>
    <w:rsid w:val="00560E73"/>
    <w:rsid w:val="005611A3"/>
    <w:rsid w:val="005615D8"/>
    <w:rsid w:val="00562054"/>
    <w:rsid w:val="005622FF"/>
    <w:rsid w:val="005626D6"/>
    <w:rsid w:val="00562795"/>
    <w:rsid w:val="00562CC8"/>
    <w:rsid w:val="00563393"/>
    <w:rsid w:val="005637A6"/>
    <w:rsid w:val="005638D4"/>
    <w:rsid w:val="005656ED"/>
    <w:rsid w:val="005663FB"/>
    <w:rsid w:val="00566544"/>
    <w:rsid w:val="00566608"/>
    <w:rsid w:val="00566C83"/>
    <w:rsid w:val="00567A0E"/>
    <w:rsid w:val="005700FE"/>
    <w:rsid w:val="00570AE7"/>
    <w:rsid w:val="00570AFA"/>
    <w:rsid w:val="00570E24"/>
    <w:rsid w:val="00570F84"/>
    <w:rsid w:val="005722D4"/>
    <w:rsid w:val="00572760"/>
    <w:rsid w:val="00572DA7"/>
    <w:rsid w:val="0057352D"/>
    <w:rsid w:val="005740F3"/>
    <w:rsid w:val="005743DE"/>
    <w:rsid w:val="00574AEC"/>
    <w:rsid w:val="00574C29"/>
    <w:rsid w:val="00574F3F"/>
    <w:rsid w:val="00574F6D"/>
    <w:rsid w:val="0057562C"/>
    <w:rsid w:val="005759F6"/>
    <w:rsid w:val="00575DD1"/>
    <w:rsid w:val="00575E3E"/>
    <w:rsid w:val="005765F5"/>
    <w:rsid w:val="00576905"/>
    <w:rsid w:val="00576D32"/>
    <w:rsid w:val="00576D6C"/>
    <w:rsid w:val="00577892"/>
    <w:rsid w:val="00577A2E"/>
    <w:rsid w:val="00580C20"/>
    <w:rsid w:val="00580E48"/>
    <w:rsid w:val="00580F0A"/>
    <w:rsid w:val="00581246"/>
    <w:rsid w:val="00582C3A"/>
    <w:rsid w:val="00582E1A"/>
    <w:rsid w:val="00583147"/>
    <w:rsid w:val="005838C3"/>
    <w:rsid w:val="00584416"/>
    <w:rsid w:val="00584B39"/>
    <w:rsid w:val="00584B94"/>
    <w:rsid w:val="00585028"/>
    <w:rsid w:val="005854D1"/>
    <w:rsid w:val="00585D63"/>
    <w:rsid w:val="00585F5B"/>
    <w:rsid w:val="0058620A"/>
    <w:rsid w:val="00586587"/>
    <w:rsid w:val="005875D1"/>
    <w:rsid w:val="00587FC0"/>
    <w:rsid w:val="005906AD"/>
    <w:rsid w:val="00590C8F"/>
    <w:rsid w:val="00590DA6"/>
    <w:rsid w:val="00591C7D"/>
    <w:rsid w:val="00591E0B"/>
    <w:rsid w:val="00592B03"/>
    <w:rsid w:val="00593AB9"/>
    <w:rsid w:val="00593FBA"/>
    <w:rsid w:val="00594ABB"/>
    <w:rsid w:val="00594D1C"/>
    <w:rsid w:val="00594E36"/>
    <w:rsid w:val="00594F0A"/>
    <w:rsid w:val="005951E0"/>
    <w:rsid w:val="0059525E"/>
    <w:rsid w:val="00595887"/>
    <w:rsid w:val="005961F7"/>
    <w:rsid w:val="00596B9A"/>
    <w:rsid w:val="00596B9C"/>
    <w:rsid w:val="00596CB2"/>
    <w:rsid w:val="005978FA"/>
    <w:rsid w:val="0059791B"/>
    <w:rsid w:val="005A054D"/>
    <w:rsid w:val="005A0A46"/>
    <w:rsid w:val="005A10B9"/>
    <w:rsid w:val="005A11EA"/>
    <w:rsid w:val="005A1CD0"/>
    <w:rsid w:val="005A269F"/>
    <w:rsid w:val="005A305E"/>
    <w:rsid w:val="005A30BB"/>
    <w:rsid w:val="005A3887"/>
    <w:rsid w:val="005A396F"/>
    <w:rsid w:val="005A3FA4"/>
    <w:rsid w:val="005A6159"/>
    <w:rsid w:val="005A64E8"/>
    <w:rsid w:val="005A7344"/>
    <w:rsid w:val="005A75A8"/>
    <w:rsid w:val="005B0542"/>
    <w:rsid w:val="005B0CB1"/>
    <w:rsid w:val="005B2225"/>
    <w:rsid w:val="005B2799"/>
    <w:rsid w:val="005B2B77"/>
    <w:rsid w:val="005B2FAC"/>
    <w:rsid w:val="005B326F"/>
    <w:rsid w:val="005B339A"/>
    <w:rsid w:val="005B354E"/>
    <w:rsid w:val="005B3D4A"/>
    <w:rsid w:val="005B3F62"/>
    <w:rsid w:val="005B4D87"/>
    <w:rsid w:val="005B508E"/>
    <w:rsid w:val="005B5385"/>
    <w:rsid w:val="005B5B79"/>
    <w:rsid w:val="005B6935"/>
    <w:rsid w:val="005B73E7"/>
    <w:rsid w:val="005B7DD1"/>
    <w:rsid w:val="005B7F1F"/>
    <w:rsid w:val="005C00A0"/>
    <w:rsid w:val="005C2576"/>
    <w:rsid w:val="005C28FA"/>
    <w:rsid w:val="005C3006"/>
    <w:rsid w:val="005C38CA"/>
    <w:rsid w:val="005C40F4"/>
    <w:rsid w:val="005C43BE"/>
    <w:rsid w:val="005C44F3"/>
    <w:rsid w:val="005C5CE6"/>
    <w:rsid w:val="005C712D"/>
    <w:rsid w:val="005C7854"/>
    <w:rsid w:val="005C7C75"/>
    <w:rsid w:val="005D0747"/>
    <w:rsid w:val="005D0E4F"/>
    <w:rsid w:val="005D1B45"/>
    <w:rsid w:val="005D1E32"/>
    <w:rsid w:val="005D206B"/>
    <w:rsid w:val="005D22B7"/>
    <w:rsid w:val="005D2BDE"/>
    <w:rsid w:val="005D2C30"/>
    <w:rsid w:val="005D3494"/>
    <w:rsid w:val="005D3D76"/>
    <w:rsid w:val="005D4578"/>
    <w:rsid w:val="005D4ECD"/>
    <w:rsid w:val="005D4EFA"/>
    <w:rsid w:val="005D55BA"/>
    <w:rsid w:val="005D5ADB"/>
    <w:rsid w:val="005D5ED9"/>
    <w:rsid w:val="005D648A"/>
    <w:rsid w:val="005D7DE7"/>
    <w:rsid w:val="005D7E0D"/>
    <w:rsid w:val="005D7F27"/>
    <w:rsid w:val="005E0920"/>
    <w:rsid w:val="005E172B"/>
    <w:rsid w:val="005E1EF9"/>
    <w:rsid w:val="005E234A"/>
    <w:rsid w:val="005E2B5A"/>
    <w:rsid w:val="005E3363"/>
    <w:rsid w:val="005E35CC"/>
    <w:rsid w:val="005E371E"/>
    <w:rsid w:val="005E53F9"/>
    <w:rsid w:val="005E606F"/>
    <w:rsid w:val="005E742C"/>
    <w:rsid w:val="005E775D"/>
    <w:rsid w:val="005E7E0E"/>
    <w:rsid w:val="005F0A43"/>
    <w:rsid w:val="005F2543"/>
    <w:rsid w:val="005F2573"/>
    <w:rsid w:val="005F27BF"/>
    <w:rsid w:val="005F2884"/>
    <w:rsid w:val="005F2F5C"/>
    <w:rsid w:val="005F4171"/>
    <w:rsid w:val="005F46D6"/>
    <w:rsid w:val="005F485D"/>
    <w:rsid w:val="005F4DD6"/>
    <w:rsid w:val="005F50D8"/>
    <w:rsid w:val="005F53A1"/>
    <w:rsid w:val="005F6B77"/>
    <w:rsid w:val="005F7487"/>
    <w:rsid w:val="005F768F"/>
    <w:rsid w:val="005F7D04"/>
    <w:rsid w:val="006002C7"/>
    <w:rsid w:val="00600F95"/>
    <w:rsid w:val="00601839"/>
    <w:rsid w:val="00602759"/>
    <w:rsid w:val="0060277A"/>
    <w:rsid w:val="006027AF"/>
    <w:rsid w:val="00602B7C"/>
    <w:rsid w:val="00603312"/>
    <w:rsid w:val="00604C1A"/>
    <w:rsid w:val="00604DC7"/>
    <w:rsid w:val="00604E47"/>
    <w:rsid w:val="00605441"/>
    <w:rsid w:val="00605796"/>
    <w:rsid w:val="0060667B"/>
    <w:rsid w:val="00606970"/>
    <w:rsid w:val="00606A20"/>
    <w:rsid w:val="006072C6"/>
    <w:rsid w:val="006075B3"/>
    <w:rsid w:val="00607A2E"/>
    <w:rsid w:val="00607BF6"/>
    <w:rsid w:val="00612805"/>
    <w:rsid w:val="006130F7"/>
    <w:rsid w:val="00613AF8"/>
    <w:rsid w:val="00613D8E"/>
    <w:rsid w:val="006142E0"/>
    <w:rsid w:val="006152C7"/>
    <w:rsid w:val="00615C39"/>
    <w:rsid w:val="00615F42"/>
    <w:rsid w:val="00616112"/>
    <w:rsid w:val="006165C4"/>
    <w:rsid w:val="00617458"/>
    <w:rsid w:val="006174B2"/>
    <w:rsid w:val="00617DDE"/>
    <w:rsid w:val="006205CA"/>
    <w:rsid w:val="00621657"/>
    <w:rsid w:val="00621F53"/>
    <w:rsid w:val="00622E2A"/>
    <w:rsid w:val="00622E3F"/>
    <w:rsid w:val="00623089"/>
    <w:rsid w:val="0062308E"/>
    <w:rsid w:val="006234C4"/>
    <w:rsid w:val="006238E2"/>
    <w:rsid w:val="006244C9"/>
    <w:rsid w:val="006245F6"/>
    <w:rsid w:val="0062475D"/>
    <w:rsid w:val="0062480D"/>
    <w:rsid w:val="006248A8"/>
    <w:rsid w:val="0062495F"/>
    <w:rsid w:val="0062660B"/>
    <w:rsid w:val="00626AD1"/>
    <w:rsid w:val="00627A6E"/>
    <w:rsid w:val="006304BC"/>
    <w:rsid w:val="00630DCE"/>
    <w:rsid w:val="00631143"/>
    <w:rsid w:val="0063120A"/>
    <w:rsid w:val="0063150B"/>
    <w:rsid w:val="00631585"/>
    <w:rsid w:val="00631EAD"/>
    <w:rsid w:val="00631ED4"/>
    <w:rsid w:val="006329BA"/>
    <w:rsid w:val="006333F6"/>
    <w:rsid w:val="00634ACF"/>
    <w:rsid w:val="00635035"/>
    <w:rsid w:val="0063580D"/>
    <w:rsid w:val="00635B58"/>
    <w:rsid w:val="00635CAE"/>
    <w:rsid w:val="00636CE0"/>
    <w:rsid w:val="006370FE"/>
    <w:rsid w:val="0063715C"/>
    <w:rsid w:val="00637240"/>
    <w:rsid w:val="0064109D"/>
    <w:rsid w:val="006425BC"/>
    <w:rsid w:val="006435AA"/>
    <w:rsid w:val="00643660"/>
    <w:rsid w:val="00644482"/>
    <w:rsid w:val="00644B42"/>
    <w:rsid w:val="00645E49"/>
    <w:rsid w:val="006461C1"/>
    <w:rsid w:val="0064684B"/>
    <w:rsid w:val="00646D4E"/>
    <w:rsid w:val="00647F3F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EFC"/>
    <w:rsid w:val="006571F6"/>
    <w:rsid w:val="00657B5B"/>
    <w:rsid w:val="006618CC"/>
    <w:rsid w:val="00662111"/>
    <w:rsid w:val="00662118"/>
    <w:rsid w:val="00662AFF"/>
    <w:rsid w:val="00662CF1"/>
    <w:rsid w:val="006633DE"/>
    <w:rsid w:val="006638AD"/>
    <w:rsid w:val="006642D1"/>
    <w:rsid w:val="00665E87"/>
    <w:rsid w:val="0066732C"/>
    <w:rsid w:val="006679F5"/>
    <w:rsid w:val="00667B77"/>
    <w:rsid w:val="006716DA"/>
    <w:rsid w:val="0067240B"/>
    <w:rsid w:val="006728ED"/>
    <w:rsid w:val="00672BA7"/>
    <w:rsid w:val="006732B1"/>
    <w:rsid w:val="006734BD"/>
    <w:rsid w:val="0067446F"/>
    <w:rsid w:val="006746A4"/>
    <w:rsid w:val="00674835"/>
    <w:rsid w:val="00675558"/>
    <w:rsid w:val="00675611"/>
    <w:rsid w:val="00675703"/>
    <w:rsid w:val="00675A60"/>
    <w:rsid w:val="0067697E"/>
    <w:rsid w:val="00677443"/>
    <w:rsid w:val="0067769A"/>
    <w:rsid w:val="00677D16"/>
    <w:rsid w:val="006806A3"/>
    <w:rsid w:val="006806A6"/>
    <w:rsid w:val="006808EB"/>
    <w:rsid w:val="00680A20"/>
    <w:rsid w:val="00680D43"/>
    <w:rsid w:val="00681211"/>
    <w:rsid w:val="00681B36"/>
    <w:rsid w:val="00681F5A"/>
    <w:rsid w:val="00682013"/>
    <w:rsid w:val="00682E14"/>
    <w:rsid w:val="0068436C"/>
    <w:rsid w:val="00684A2D"/>
    <w:rsid w:val="0068545E"/>
    <w:rsid w:val="00685A26"/>
    <w:rsid w:val="00685FD4"/>
    <w:rsid w:val="00686011"/>
    <w:rsid w:val="00686612"/>
    <w:rsid w:val="0068661E"/>
    <w:rsid w:val="006873CA"/>
    <w:rsid w:val="00687DD3"/>
    <w:rsid w:val="00690A49"/>
    <w:rsid w:val="00690BB6"/>
    <w:rsid w:val="00691B30"/>
    <w:rsid w:val="00692981"/>
    <w:rsid w:val="00692D61"/>
    <w:rsid w:val="00693402"/>
    <w:rsid w:val="00693E1F"/>
    <w:rsid w:val="00693ECB"/>
    <w:rsid w:val="00694797"/>
    <w:rsid w:val="00695887"/>
    <w:rsid w:val="00696087"/>
    <w:rsid w:val="006970EE"/>
    <w:rsid w:val="00697733"/>
    <w:rsid w:val="006A023C"/>
    <w:rsid w:val="006A0961"/>
    <w:rsid w:val="006A0BB4"/>
    <w:rsid w:val="006A0BC4"/>
    <w:rsid w:val="006A254E"/>
    <w:rsid w:val="006A2BF6"/>
    <w:rsid w:val="006A2C30"/>
    <w:rsid w:val="006A301C"/>
    <w:rsid w:val="006A32E7"/>
    <w:rsid w:val="006A3671"/>
    <w:rsid w:val="006A3E2B"/>
    <w:rsid w:val="006A6E17"/>
    <w:rsid w:val="006A7F17"/>
    <w:rsid w:val="006B0A66"/>
    <w:rsid w:val="006B0A96"/>
    <w:rsid w:val="006B0CA9"/>
    <w:rsid w:val="006B120D"/>
    <w:rsid w:val="006B17E7"/>
    <w:rsid w:val="006B19E8"/>
    <w:rsid w:val="006B1A8A"/>
    <w:rsid w:val="006B1FD5"/>
    <w:rsid w:val="006B2C33"/>
    <w:rsid w:val="006B2DBA"/>
    <w:rsid w:val="006B45B9"/>
    <w:rsid w:val="006B555A"/>
    <w:rsid w:val="006B600A"/>
    <w:rsid w:val="006B6635"/>
    <w:rsid w:val="006B7D22"/>
    <w:rsid w:val="006B7D2C"/>
    <w:rsid w:val="006C0642"/>
    <w:rsid w:val="006C069F"/>
    <w:rsid w:val="006C07F8"/>
    <w:rsid w:val="006C0F59"/>
    <w:rsid w:val="006C1019"/>
    <w:rsid w:val="006C1703"/>
    <w:rsid w:val="006C2261"/>
    <w:rsid w:val="006C26E5"/>
    <w:rsid w:val="006C2BB5"/>
    <w:rsid w:val="006C2BEE"/>
    <w:rsid w:val="006C2F88"/>
    <w:rsid w:val="006C3AD8"/>
    <w:rsid w:val="006C3FB7"/>
    <w:rsid w:val="006C406C"/>
    <w:rsid w:val="006C41A8"/>
    <w:rsid w:val="006C4516"/>
    <w:rsid w:val="006C455E"/>
    <w:rsid w:val="006C4ADC"/>
    <w:rsid w:val="006C4CC9"/>
    <w:rsid w:val="006C4DE7"/>
    <w:rsid w:val="006C51FA"/>
    <w:rsid w:val="006C5958"/>
    <w:rsid w:val="006C5B4F"/>
    <w:rsid w:val="006C643C"/>
    <w:rsid w:val="006C6E3A"/>
    <w:rsid w:val="006C6FD7"/>
    <w:rsid w:val="006C7961"/>
    <w:rsid w:val="006D00DB"/>
    <w:rsid w:val="006D0361"/>
    <w:rsid w:val="006D16B0"/>
    <w:rsid w:val="006D1CF9"/>
    <w:rsid w:val="006D2182"/>
    <w:rsid w:val="006D237E"/>
    <w:rsid w:val="006D2444"/>
    <w:rsid w:val="006D254B"/>
    <w:rsid w:val="006D289B"/>
    <w:rsid w:val="006D2CE3"/>
    <w:rsid w:val="006D3BE1"/>
    <w:rsid w:val="006D48FC"/>
    <w:rsid w:val="006D554F"/>
    <w:rsid w:val="006D62BC"/>
    <w:rsid w:val="006D62D9"/>
    <w:rsid w:val="006D6450"/>
    <w:rsid w:val="006D6939"/>
    <w:rsid w:val="006D7EB0"/>
    <w:rsid w:val="006E0138"/>
    <w:rsid w:val="006E0AB6"/>
    <w:rsid w:val="006E0BB0"/>
    <w:rsid w:val="006E12C3"/>
    <w:rsid w:val="006E14B0"/>
    <w:rsid w:val="006E17E4"/>
    <w:rsid w:val="006E2529"/>
    <w:rsid w:val="006E3697"/>
    <w:rsid w:val="006E429A"/>
    <w:rsid w:val="006E45F3"/>
    <w:rsid w:val="006E4A2F"/>
    <w:rsid w:val="006E4E03"/>
    <w:rsid w:val="006E4ED4"/>
    <w:rsid w:val="006E54B7"/>
    <w:rsid w:val="006E5E19"/>
    <w:rsid w:val="006E61C3"/>
    <w:rsid w:val="006E62D9"/>
    <w:rsid w:val="006E7562"/>
    <w:rsid w:val="006E790B"/>
    <w:rsid w:val="006E799D"/>
    <w:rsid w:val="006F0593"/>
    <w:rsid w:val="006F0E59"/>
    <w:rsid w:val="006F0FBD"/>
    <w:rsid w:val="006F1064"/>
    <w:rsid w:val="006F1EB7"/>
    <w:rsid w:val="006F3220"/>
    <w:rsid w:val="006F344A"/>
    <w:rsid w:val="006F4231"/>
    <w:rsid w:val="006F52E5"/>
    <w:rsid w:val="006F6066"/>
    <w:rsid w:val="006F6850"/>
    <w:rsid w:val="006F707E"/>
    <w:rsid w:val="007001DC"/>
    <w:rsid w:val="007025CB"/>
    <w:rsid w:val="0070311E"/>
    <w:rsid w:val="007034AA"/>
    <w:rsid w:val="00703C9D"/>
    <w:rsid w:val="0070490C"/>
    <w:rsid w:val="00705042"/>
    <w:rsid w:val="007059C2"/>
    <w:rsid w:val="00705C38"/>
    <w:rsid w:val="00705CDE"/>
    <w:rsid w:val="00706465"/>
    <w:rsid w:val="0070695A"/>
    <w:rsid w:val="0070782D"/>
    <w:rsid w:val="00710518"/>
    <w:rsid w:val="007109C2"/>
    <w:rsid w:val="00711340"/>
    <w:rsid w:val="00711C6C"/>
    <w:rsid w:val="00711E82"/>
    <w:rsid w:val="00712C42"/>
    <w:rsid w:val="00713DE4"/>
    <w:rsid w:val="007143F6"/>
    <w:rsid w:val="007145DC"/>
    <w:rsid w:val="00714966"/>
    <w:rsid w:val="00714C47"/>
    <w:rsid w:val="00716462"/>
    <w:rsid w:val="0071781F"/>
    <w:rsid w:val="00721084"/>
    <w:rsid w:val="00721262"/>
    <w:rsid w:val="00721D9B"/>
    <w:rsid w:val="00722121"/>
    <w:rsid w:val="007224B9"/>
    <w:rsid w:val="00722F94"/>
    <w:rsid w:val="00723AA7"/>
    <w:rsid w:val="0072432E"/>
    <w:rsid w:val="00724D2E"/>
    <w:rsid w:val="007255E5"/>
    <w:rsid w:val="00725CD2"/>
    <w:rsid w:val="00726036"/>
    <w:rsid w:val="00726279"/>
    <w:rsid w:val="007267F4"/>
    <w:rsid w:val="007268B3"/>
    <w:rsid w:val="00726A9B"/>
    <w:rsid w:val="00727530"/>
    <w:rsid w:val="007277C7"/>
    <w:rsid w:val="00727AFC"/>
    <w:rsid w:val="0073051F"/>
    <w:rsid w:val="00731E7C"/>
    <w:rsid w:val="007329EF"/>
    <w:rsid w:val="00732B92"/>
    <w:rsid w:val="00732CC9"/>
    <w:rsid w:val="00732D6B"/>
    <w:rsid w:val="0073327A"/>
    <w:rsid w:val="007333BA"/>
    <w:rsid w:val="00734E0A"/>
    <w:rsid w:val="00734EBE"/>
    <w:rsid w:val="00735F9E"/>
    <w:rsid w:val="007364EA"/>
    <w:rsid w:val="00736DD8"/>
    <w:rsid w:val="00737B8B"/>
    <w:rsid w:val="0074076A"/>
    <w:rsid w:val="007413CA"/>
    <w:rsid w:val="00741AF4"/>
    <w:rsid w:val="00741DCC"/>
    <w:rsid w:val="00741E1A"/>
    <w:rsid w:val="0074203A"/>
    <w:rsid w:val="007427B5"/>
    <w:rsid w:val="00742865"/>
    <w:rsid w:val="0074296C"/>
    <w:rsid w:val="00742C83"/>
    <w:rsid w:val="0074334F"/>
    <w:rsid w:val="0074360F"/>
    <w:rsid w:val="007441FF"/>
    <w:rsid w:val="00744A64"/>
    <w:rsid w:val="00744D47"/>
    <w:rsid w:val="00744EA0"/>
    <w:rsid w:val="00745858"/>
    <w:rsid w:val="00745BDA"/>
    <w:rsid w:val="0074638D"/>
    <w:rsid w:val="00746484"/>
    <w:rsid w:val="007464DD"/>
    <w:rsid w:val="00746D6A"/>
    <w:rsid w:val="0074704F"/>
    <w:rsid w:val="007475BD"/>
    <w:rsid w:val="00747AFB"/>
    <w:rsid w:val="00747F48"/>
    <w:rsid w:val="00747F4C"/>
    <w:rsid w:val="007504D9"/>
    <w:rsid w:val="00750951"/>
    <w:rsid w:val="0075096E"/>
    <w:rsid w:val="00751091"/>
    <w:rsid w:val="00751B83"/>
    <w:rsid w:val="00751F7C"/>
    <w:rsid w:val="00753A45"/>
    <w:rsid w:val="00753EFC"/>
    <w:rsid w:val="00754359"/>
    <w:rsid w:val="00754411"/>
    <w:rsid w:val="00754BD9"/>
    <w:rsid w:val="00754E7A"/>
    <w:rsid w:val="007553A1"/>
    <w:rsid w:val="0075540C"/>
    <w:rsid w:val="00755DB1"/>
    <w:rsid w:val="007573DD"/>
    <w:rsid w:val="007574FC"/>
    <w:rsid w:val="00760975"/>
    <w:rsid w:val="007619D1"/>
    <w:rsid w:val="00761FDA"/>
    <w:rsid w:val="007621FF"/>
    <w:rsid w:val="00763135"/>
    <w:rsid w:val="007634E3"/>
    <w:rsid w:val="00764194"/>
    <w:rsid w:val="00765AD6"/>
    <w:rsid w:val="00765ED3"/>
    <w:rsid w:val="00766021"/>
    <w:rsid w:val="0076681D"/>
    <w:rsid w:val="00766A65"/>
    <w:rsid w:val="00766D2E"/>
    <w:rsid w:val="007671F5"/>
    <w:rsid w:val="0076748A"/>
    <w:rsid w:val="007676B8"/>
    <w:rsid w:val="00770D57"/>
    <w:rsid w:val="0077175C"/>
    <w:rsid w:val="00771870"/>
    <w:rsid w:val="00771A11"/>
    <w:rsid w:val="00771BF9"/>
    <w:rsid w:val="007727F2"/>
    <w:rsid w:val="00772F8A"/>
    <w:rsid w:val="007739C6"/>
    <w:rsid w:val="007742DF"/>
    <w:rsid w:val="00774889"/>
    <w:rsid w:val="00774FF5"/>
    <w:rsid w:val="007750B3"/>
    <w:rsid w:val="00775F76"/>
    <w:rsid w:val="00776380"/>
    <w:rsid w:val="00776AEA"/>
    <w:rsid w:val="007772E5"/>
    <w:rsid w:val="00777BA0"/>
    <w:rsid w:val="007803BD"/>
    <w:rsid w:val="00780C06"/>
    <w:rsid w:val="00780C62"/>
    <w:rsid w:val="00780D90"/>
    <w:rsid w:val="007811DC"/>
    <w:rsid w:val="007811DF"/>
    <w:rsid w:val="007820FA"/>
    <w:rsid w:val="007823B0"/>
    <w:rsid w:val="007823B9"/>
    <w:rsid w:val="0078285F"/>
    <w:rsid w:val="00783207"/>
    <w:rsid w:val="00783DCC"/>
    <w:rsid w:val="00783E1D"/>
    <w:rsid w:val="0078482C"/>
    <w:rsid w:val="0078483B"/>
    <w:rsid w:val="00784EA9"/>
    <w:rsid w:val="00784EED"/>
    <w:rsid w:val="00784F0A"/>
    <w:rsid w:val="00785900"/>
    <w:rsid w:val="00786958"/>
    <w:rsid w:val="00786E71"/>
    <w:rsid w:val="0079162F"/>
    <w:rsid w:val="00791C7D"/>
    <w:rsid w:val="00792268"/>
    <w:rsid w:val="00792F52"/>
    <w:rsid w:val="00794924"/>
    <w:rsid w:val="0079719B"/>
    <w:rsid w:val="007A0BC2"/>
    <w:rsid w:val="007A1F08"/>
    <w:rsid w:val="007A1F44"/>
    <w:rsid w:val="007A23FF"/>
    <w:rsid w:val="007A2672"/>
    <w:rsid w:val="007A295B"/>
    <w:rsid w:val="007A32D9"/>
    <w:rsid w:val="007A3424"/>
    <w:rsid w:val="007A3509"/>
    <w:rsid w:val="007A35EF"/>
    <w:rsid w:val="007A38C8"/>
    <w:rsid w:val="007A43A2"/>
    <w:rsid w:val="007A4D04"/>
    <w:rsid w:val="007A6411"/>
    <w:rsid w:val="007A7A96"/>
    <w:rsid w:val="007A7DEB"/>
    <w:rsid w:val="007B03AF"/>
    <w:rsid w:val="007B0C2C"/>
    <w:rsid w:val="007B1543"/>
    <w:rsid w:val="007B1AC0"/>
    <w:rsid w:val="007B270A"/>
    <w:rsid w:val="007B2D3B"/>
    <w:rsid w:val="007B31AC"/>
    <w:rsid w:val="007B3E18"/>
    <w:rsid w:val="007B52CD"/>
    <w:rsid w:val="007B69E6"/>
    <w:rsid w:val="007B7DC1"/>
    <w:rsid w:val="007B7EDB"/>
    <w:rsid w:val="007C19AD"/>
    <w:rsid w:val="007C1E06"/>
    <w:rsid w:val="007C28F7"/>
    <w:rsid w:val="007C3598"/>
    <w:rsid w:val="007C3C85"/>
    <w:rsid w:val="007C3FA8"/>
    <w:rsid w:val="007C4006"/>
    <w:rsid w:val="007C420D"/>
    <w:rsid w:val="007C6055"/>
    <w:rsid w:val="007C6230"/>
    <w:rsid w:val="007C68DA"/>
    <w:rsid w:val="007C6CB9"/>
    <w:rsid w:val="007C712D"/>
    <w:rsid w:val="007C7720"/>
    <w:rsid w:val="007D144B"/>
    <w:rsid w:val="007D229A"/>
    <w:rsid w:val="007D2A1C"/>
    <w:rsid w:val="007D2F44"/>
    <w:rsid w:val="007D2F4D"/>
    <w:rsid w:val="007D4178"/>
    <w:rsid w:val="007D4D33"/>
    <w:rsid w:val="007D7175"/>
    <w:rsid w:val="007E0349"/>
    <w:rsid w:val="007E1369"/>
    <w:rsid w:val="007E1A1B"/>
    <w:rsid w:val="007E1A88"/>
    <w:rsid w:val="007E21F7"/>
    <w:rsid w:val="007E2B86"/>
    <w:rsid w:val="007E4C88"/>
    <w:rsid w:val="007E585E"/>
    <w:rsid w:val="007E63E0"/>
    <w:rsid w:val="007E6848"/>
    <w:rsid w:val="007E7606"/>
    <w:rsid w:val="007E7DDF"/>
    <w:rsid w:val="007F11C8"/>
    <w:rsid w:val="007F1CFB"/>
    <w:rsid w:val="007F220B"/>
    <w:rsid w:val="007F27DD"/>
    <w:rsid w:val="007F3B2A"/>
    <w:rsid w:val="007F3E40"/>
    <w:rsid w:val="007F610F"/>
    <w:rsid w:val="007F6880"/>
    <w:rsid w:val="007F76B4"/>
    <w:rsid w:val="007F7943"/>
    <w:rsid w:val="00800013"/>
    <w:rsid w:val="0080009D"/>
    <w:rsid w:val="008001B4"/>
    <w:rsid w:val="00800769"/>
    <w:rsid w:val="00800ED2"/>
    <w:rsid w:val="00802E74"/>
    <w:rsid w:val="0080307C"/>
    <w:rsid w:val="00803C05"/>
    <w:rsid w:val="00804285"/>
    <w:rsid w:val="008048EB"/>
    <w:rsid w:val="00804B6F"/>
    <w:rsid w:val="00804B92"/>
    <w:rsid w:val="00804D97"/>
    <w:rsid w:val="00804E21"/>
    <w:rsid w:val="00805092"/>
    <w:rsid w:val="0080516C"/>
    <w:rsid w:val="0080552E"/>
    <w:rsid w:val="00805FEB"/>
    <w:rsid w:val="008064A5"/>
    <w:rsid w:val="008065CD"/>
    <w:rsid w:val="00806AAF"/>
    <w:rsid w:val="008070AC"/>
    <w:rsid w:val="008076A0"/>
    <w:rsid w:val="008101FD"/>
    <w:rsid w:val="00810D8D"/>
    <w:rsid w:val="00810D95"/>
    <w:rsid w:val="00811835"/>
    <w:rsid w:val="00813C3A"/>
    <w:rsid w:val="00814371"/>
    <w:rsid w:val="0081581D"/>
    <w:rsid w:val="00816B65"/>
    <w:rsid w:val="00816FAE"/>
    <w:rsid w:val="008172BE"/>
    <w:rsid w:val="008176DE"/>
    <w:rsid w:val="00817B71"/>
    <w:rsid w:val="00817FDD"/>
    <w:rsid w:val="00820244"/>
    <w:rsid w:val="00820693"/>
    <w:rsid w:val="008207B6"/>
    <w:rsid w:val="008213E8"/>
    <w:rsid w:val="008221B3"/>
    <w:rsid w:val="0082248E"/>
    <w:rsid w:val="008230EF"/>
    <w:rsid w:val="0082315D"/>
    <w:rsid w:val="00824FDF"/>
    <w:rsid w:val="00825125"/>
    <w:rsid w:val="008257CC"/>
    <w:rsid w:val="00826AB9"/>
    <w:rsid w:val="008274BF"/>
    <w:rsid w:val="00827937"/>
    <w:rsid w:val="00827993"/>
    <w:rsid w:val="00830DC3"/>
    <w:rsid w:val="00831555"/>
    <w:rsid w:val="00831F52"/>
    <w:rsid w:val="00832154"/>
    <w:rsid w:val="00832C64"/>
    <w:rsid w:val="00832F5C"/>
    <w:rsid w:val="00833A8F"/>
    <w:rsid w:val="00834E61"/>
    <w:rsid w:val="0083502E"/>
    <w:rsid w:val="008359E0"/>
    <w:rsid w:val="0083634C"/>
    <w:rsid w:val="008367F5"/>
    <w:rsid w:val="008376F6"/>
    <w:rsid w:val="00837A87"/>
    <w:rsid w:val="00837D5B"/>
    <w:rsid w:val="00840607"/>
    <w:rsid w:val="00840B3B"/>
    <w:rsid w:val="00841314"/>
    <w:rsid w:val="008414DB"/>
    <w:rsid w:val="00841CD2"/>
    <w:rsid w:val="00842078"/>
    <w:rsid w:val="00842B77"/>
    <w:rsid w:val="0084309F"/>
    <w:rsid w:val="00843318"/>
    <w:rsid w:val="00843732"/>
    <w:rsid w:val="00844E99"/>
    <w:rsid w:val="0084598C"/>
    <w:rsid w:val="00845C12"/>
    <w:rsid w:val="00845DEB"/>
    <w:rsid w:val="008462A4"/>
    <w:rsid w:val="008469D9"/>
    <w:rsid w:val="00846DC0"/>
    <w:rsid w:val="008474A7"/>
    <w:rsid w:val="00847CD2"/>
    <w:rsid w:val="008506B6"/>
    <w:rsid w:val="008506C3"/>
    <w:rsid w:val="0085086E"/>
    <w:rsid w:val="008508FD"/>
    <w:rsid w:val="00850AE0"/>
    <w:rsid w:val="0085171C"/>
    <w:rsid w:val="00851FFC"/>
    <w:rsid w:val="008524D2"/>
    <w:rsid w:val="00852C06"/>
    <w:rsid w:val="00852E19"/>
    <w:rsid w:val="00853B5F"/>
    <w:rsid w:val="00853B9C"/>
    <w:rsid w:val="008549C1"/>
    <w:rsid w:val="00855261"/>
    <w:rsid w:val="00856833"/>
    <w:rsid w:val="00856840"/>
    <w:rsid w:val="008577EB"/>
    <w:rsid w:val="00857885"/>
    <w:rsid w:val="00857E2E"/>
    <w:rsid w:val="0086087C"/>
    <w:rsid w:val="00860D8E"/>
    <w:rsid w:val="00860EDF"/>
    <w:rsid w:val="008611E2"/>
    <w:rsid w:val="00861F1D"/>
    <w:rsid w:val="0086275E"/>
    <w:rsid w:val="0086322F"/>
    <w:rsid w:val="00863FB2"/>
    <w:rsid w:val="00864440"/>
    <w:rsid w:val="00864D76"/>
    <w:rsid w:val="008650FC"/>
    <w:rsid w:val="008654C2"/>
    <w:rsid w:val="00865D83"/>
    <w:rsid w:val="00866A92"/>
    <w:rsid w:val="00866C7E"/>
    <w:rsid w:val="00866EB3"/>
    <w:rsid w:val="0086701A"/>
    <w:rsid w:val="00867BD2"/>
    <w:rsid w:val="008712FD"/>
    <w:rsid w:val="008716A1"/>
    <w:rsid w:val="008716CA"/>
    <w:rsid w:val="00872A73"/>
    <w:rsid w:val="00872D3F"/>
    <w:rsid w:val="008733E4"/>
    <w:rsid w:val="00873B6F"/>
    <w:rsid w:val="00873C46"/>
    <w:rsid w:val="00873CDB"/>
    <w:rsid w:val="00873E80"/>
    <w:rsid w:val="00873F15"/>
    <w:rsid w:val="00874096"/>
    <w:rsid w:val="008748AC"/>
    <w:rsid w:val="00874D23"/>
    <w:rsid w:val="008753D8"/>
    <w:rsid w:val="008756A4"/>
    <w:rsid w:val="00875F73"/>
    <w:rsid w:val="0087735C"/>
    <w:rsid w:val="008778A6"/>
    <w:rsid w:val="0088066F"/>
    <w:rsid w:val="00880F30"/>
    <w:rsid w:val="008812B0"/>
    <w:rsid w:val="008833E8"/>
    <w:rsid w:val="00883D68"/>
    <w:rsid w:val="008857D9"/>
    <w:rsid w:val="008862F3"/>
    <w:rsid w:val="00887B48"/>
    <w:rsid w:val="00887BF6"/>
    <w:rsid w:val="00887FE2"/>
    <w:rsid w:val="00890DDF"/>
    <w:rsid w:val="00891022"/>
    <w:rsid w:val="0089176E"/>
    <w:rsid w:val="008917E0"/>
    <w:rsid w:val="00892365"/>
    <w:rsid w:val="00892BE5"/>
    <w:rsid w:val="0089387C"/>
    <w:rsid w:val="0089444E"/>
    <w:rsid w:val="008949DF"/>
    <w:rsid w:val="008951DB"/>
    <w:rsid w:val="00895776"/>
    <w:rsid w:val="00895E3D"/>
    <w:rsid w:val="00896A0B"/>
    <w:rsid w:val="00896C81"/>
    <w:rsid w:val="00896D83"/>
    <w:rsid w:val="00896DC4"/>
    <w:rsid w:val="008A0AB2"/>
    <w:rsid w:val="008A0CFC"/>
    <w:rsid w:val="008A0F3E"/>
    <w:rsid w:val="008A12FE"/>
    <w:rsid w:val="008A130A"/>
    <w:rsid w:val="008A28B6"/>
    <w:rsid w:val="008A2BB1"/>
    <w:rsid w:val="008A3466"/>
    <w:rsid w:val="008A389F"/>
    <w:rsid w:val="008A3D02"/>
    <w:rsid w:val="008A43EE"/>
    <w:rsid w:val="008A5065"/>
    <w:rsid w:val="008A5940"/>
    <w:rsid w:val="008A6EAB"/>
    <w:rsid w:val="008A73B2"/>
    <w:rsid w:val="008B043F"/>
    <w:rsid w:val="008B0808"/>
    <w:rsid w:val="008B09A9"/>
    <w:rsid w:val="008B0ABB"/>
    <w:rsid w:val="008B0AEC"/>
    <w:rsid w:val="008B1048"/>
    <w:rsid w:val="008B1E53"/>
    <w:rsid w:val="008B1E5B"/>
    <w:rsid w:val="008B2229"/>
    <w:rsid w:val="008B2859"/>
    <w:rsid w:val="008B28AC"/>
    <w:rsid w:val="008B2A0E"/>
    <w:rsid w:val="008B389D"/>
    <w:rsid w:val="008B3C5C"/>
    <w:rsid w:val="008B46B9"/>
    <w:rsid w:val="008B47B8"/>
    <w:rsid w:val="008B5299"/>
    <w:rsid w:val="008B574A"/>
    <w:rsid w:val="008B5A5F"/>
    <w:rsid w:val="008B5AB0"/>
    <w:rsid w:val="008B5E5F"/>
    <w:rsid w:val="008B6054"/>
    <w:rsid w:val="008B61FB"/>
    <w:rsid w:val="008B6423"/>
    <w:rsid w:val="008B6B2B"/>
    <w:rsid w:val="008B7B08"/>
    <w:rsid w:val="008C13F0"/>
    <w:rsid w:val="008C17EF"/>
    <w:rsid w:val="008C1F26"/>
    <w:rsid w:val="008C2A3A"/>
    <w:rsid w:val="008C42E4"/>
    <w:rsid w:val="008C4BEC"/>
    <w:rsid w:val="008C4C7E"/>
    <w:rsid w:val="008C4F79"/>
    <w:rsid w:val="008C5C46"/>
    <w:rsid w:val="008C6184"/>
    <w:rsid w:val="008C6686"/>
    <w:rsid w:val="008C66C6"/>
    <w:rsid w:val="008C6FEF"/>
    <w:rsid w:val="008C70B7"/>
    <w:rsid w:val="008C785E"/>
    <w:rsid w:val="008C79D7"/>
    <w:rsid w:val="008D02E8"/>
    <w:rsid w:val="008D044B"/>
    <w:rsid w:val="008D04D4"/>
    <w:rsid w:val="008D0AFB"/>
    <w:rsid w:val="008D1511"/>
    <w:rsid w:val="008D1C01"/>
    <w:rsid w:val="008D21B2"/>
    <w:rsid w:val="008D21E7"/>
    <w:rsid w:val="008D2498"/>
    <w:rsid w:val="008D2A2C"/>
    <w:rsid w:val="008D32DF"/>
    <w:rsid w:val="008D35E9"/>
    <w:rsid w:val="008D3959"/>
    <w:rsid w:val="008D3966"/>
    <w:rsid w:val="008D3FDA"/>
    <w:rsid w:val="008D4352"/>
    <w:rsid w:val="008D4830"/>
    <w:rsid w:val="008D49D1"/>
    <w:rsid w:val="008D4E56"/>
    <w:rsid w:val="008D60BC"/>
    <w:rsid w:val="008D6D7B"/>
    <w:rsid w:val="008D7CC5"/>
    <w:rsid w:val="008D7EB7"/>
    <w:rsid w:val="008E00DB"/>
    <w:rsid w:val="008E09A3"/>
    <w:rsid w:val="008E0EB8"/>
    <w:rsid w:val="008E10A6"/>
    <w:rsid w:val="008E11BB"/>
    <w:rsid w:val="008E1271"/>
    <w:rsid w:val="008E14C7"/>
    <w:rsid w:val="008E21D5"/>
    <w:rsid w:val="008E2251"/>
    <w:rsid w:val="008E24B3"/>
    <w:rsid w:val="008E24CA"/>
    <w:rsid w:val="008E2BD4"/>
    <w:rsid w:val="008E2F6E"/>
    <w:rsid w:val="008E3083"/>
    <w:rsid w:val="008E38AD"/>
    <w:rsid w:val="008E3EEC"/>
    <w:rsid w:val="008E4EC4"/>
    <w:rsid w:val="008E5BF2"/>
    <w:rsid w:val="008E5C81"/>
    <w:rsid w:val="008E6FAB"/>
    <w:rsid w:val="008E7576"/>
    <w:rsid w:val="008F01A1"/>
    <w:rsid w:val="008F0A38"/>
    <w:rsid w:val="008F0F84"/>
    <w:rsid w:val="008F1014"/>
    <w:rsid w:val="008F11C9"/>
    <w:rsid w:val="008F23D8"/>
    <w:rsid w:val="008F2FD5"/>
    <w:rsid w:val="008F37E5"/>
    <w:rsid w:val="008F464A"/>
    <w:rsid w:val="008F48C2"/>
    <w:rsid w:val="008F5840"/>
    <w:rsid w:val="008F5EEF"/>
    <w:rsid w:val="008F6152"/>
    <w:rsid w:val="008F66FE"/>
    <w:rsid w:val="008F7185"/>
    <w:rsid w:val="008F72CC"/>
    <w:rsid w:val="008F72CD"/>
    <w:rsid w:val="00902F76"/>
    <w:rsid w:val="00903802"/>
    <w:rsid w:val="0090414E"/>
    <w:rsid w:val="00904782"/>
    <w:rsid w:val="00904AFA"/>
    <w:rsid w:val="00905B94"/>
    <w:rsid w:val="00905CB7"/>
    <w:rsid w:val="0090696D"/>
    <w:rsid w:val="00906CD6"/>
    <w:rsid w:val="00906E4D"/>
    <w:rsid w:val="00906F31"/>
    <w:rsid w:val="0090716A"/>
    <w:rsid w:val="009078B3"/>
    <w:rsid w:val="00907A77"/>
    <w:rsid w:val="00907E00"/>
    <w:rsid w:val="009103A1"/>
    <w:rsid w:val="0091088D"/>
    <w:rsid w:val="00910C11"/>
    <w:rsid w:val="00910FC9"/>
    <w:rsid w:val="009110D3"/>
    <w:rsid w:val="00912171"/>
    <w:rsid w:val="009124CD"/>
    <w:rsid w:val="0091291A"/>
    <w:rsid w:val="00913612"/>
    <w:rsid w:val="0091366A"/>
    <w:rsid w:val="00913824"/>
    <w:rsid w:val="0091510E"/>
    <w:rsid w:val="00915757"/>
    <w:rsid w:val="009159B3"/>
    <w:rsid w:val="009159DF"/>
    <w:rsid w:val="00916181"/>
    <w:rsid w:val="00917484"/>
    <w:rsid w:val="009204C5"/>
    <w:rsid w:val="0092180D"/>
    <w:rsid w:val="0092313C"/>
    <w:rsid w:val="009232C9"/>
    <w:rsid w:val="00923608"/>
    <w:rsid w:val="009238E5"/>
    <w:rsid w:val="00923F12"/>
    <w:rsid w:val="00924E41"/>
    <w:rsid w:val="00924FF8"/>
    <w:rsid w:val="00925BA8"/>
    <w:rsid w:val="00926472"/>
    <w:rsid w:val="00926968"/>
    <w:rsid w:val="00926DA7"/>
    <w:rsid w:val="0092771F"/>
    <w:rsid w:val="00927F8B"/>
    <w:rsid w:val="0093094D"/>
    <w:rsid w:val="00931423"/>
    <w:rsid w:val="00931A29"/>
    <w:rsid w:val="00931E33"/>
    <w:rsid w:val="009328C7"/>
    <w:rsid w:val="00932D93"/>
    <w:rsid w:val="009336EC"/>
    <w:rsid w:val="00933F56"/>
    <w:rsid w:val="00934C13"/>
    <w:rsid w:val="00935228"/>
    <w:rsid w:val="009355A2"/>
    <w:rsid w:val="00935D5F"/>
    <w:rsid w:val="00935F9E"/>
    <w:rsid w:val="00936D98"/>
    <w:rsid w:val="009370B4"/>
    <w:rsid w:val="00940949"/>
    <w:rsid w:val="00940E80"/>
    <w:rsid w:val="00942C80"/>
    <w:rsid w:val="00943197"/>
    <w:rsid w:val="009435F2"/>
    <w:rsid w:val="009445C4"/>
    <w:rsid w:val="00945180"/>
    <w:rsid w:val="0094590C"/>
    <w:rsid w:val="00946355"/>
    <w:rsid w:val="009468B7"/>
    <w:rsid w:val="0094724E"/>
    <w:rsid w:val="00947327"/>
    <w:rsid w:val="0094776B"/>
    <w:rsid w:val="00947BE6"/>
    <w:rsid w:val="00950405"/>
    <w:rsid w:val="0095048D"/>
    <w:rsid w:val="0095109D"/>
    <w:rsid w:val="00951ADB"/>
    <w:rsid w:val="00952252"/>
    <w:rsid w:val="009527B0"/>
    <w:rsid w:val="00952EF4"/>
    <w:rsid w:val="0095380C"/>
    <w:rsid w:val="00953DA3"/>
    <w:rsid w:val="00954353"/>
    <w:rsid w:val="00955BE6"/>
    <w:rsid w:val="00955C0A"/>
    <w:rsid w:val="00955C4F"/>
    <w:rsid w:val="009602D7"/>
    <w:rsid w:val="00961B79"/>
    <w:rsid w:val="00961F2A"/>
    <w:rsid w:val="00963102"/>
    <w:rsid w:val="00963469"/>
    <w:rsid w:val="009644C1"/>
    <w:rsid w:val="00964C8C"/>
    <w:rsid w:val="009657F1"/>
    <w:rsid w:val="009659DF"/>
    <w:rsid w:val="0096625D"/>
    <w:rsid w:val="009663DF"/>
    <w:rsid w:val="00966E90"/>
    <w:rsid w:val="009702F6"/>
    <w:rsid w:val="009709F8"/>
    <w:rsid w:val="00970B61"/>
    <w:rsid w:val="009712B0"/>
    <w:rsid w:val="009725F4"/>
    <w:rsid w:val="009725FF"/>
    <w:rsid w:val="00972929"/>
    <w:rsid w:val="00972F91"/>
    <w:rsid w:val="00973827"/>
    <w:rsid w:val="0097418D"/>
    <w:rsid w:val="009742D3"/>
    <w:rsid w:val="00975288"/>
    <w:rsid w:val="00975356"/>
    <w:rsid w:val="00975A7F"/>
    <w:rsid w:val="00975B04"/>
    <w:rsid w:val="00977BA7"/>
    <w:rsid w:val="00977F11"/>
    <w:rsid w:val="009806D0"/>
    <w:rsid w:val="0098194F"/>
    <w:rsid w:val="00981D72"/>
    <w:rsid w:val="009826C8"/>
    <w:rsid w:val="00982DAE"/>
    <w:rsid w:val="009830E4"/>
    <w:rsid w:val="009836E4"/>
    <w:rsid w:val="0098412F"/>
    <w:rsid w:val="0098458E"/>
    <w:rsid w:val="0098476A"/>
    <w:rsid w:val="009852E1"/>
    <w:rsid w:val="0098567D"/>
    <w:rsid w:val="00985C42"/>
    <w:rsid w:val="00985F28"/>
    <w:rsid w:val="00986149"/>
    <w:rsid w:val="00986176"/>
    <w:rsid w:val="00986E7F"/>
    <w:rsid w:val="00987003"/>
    <w:rsid w:val="00987536"/>
    <w:rsid w:val="00987B88"/>
    <w:rsid w:val="00990BD5"/>
    <w:rsid w:val="0099196F"/>
    <w:rsid w:val="00992861"/>
    <w:rsid w:val="00992B98"/>
    <w:rsid w:val="0099359F"/>
    <w:rsid w:val="00994871"/>
    <w:rsid w:val="00994E08"/>
    <w:rsid w:val="009951F9"/>
    <w:rsid w:val="0099549F"/>
    <w:rsid w:val="00995C95"/>
    <w:rsid w:val="00995E85"/>
    <w:rsid w:val="00996468"/>
    <w:rsid w:val="00996876"/>
    <w:rsid w:val="00996B67"/>
    <w:rsid w:val="00996FFA"/>
    <w:rsid w:val="009973F1"/>
    <w:rsid w:val="009973F3"/>
    <w:rsid w:val="009A0025"/>
    <w:rsid w:val="009A010D"/>
    <w:rsid w:val="009A0C6F"/>
    <w:rsid w:val="009A1402"/>
    <w:rsid w:val="009A14EF"/>
    <w:rsid w:val="009A20FA"/>
    <w:rsid w:val="009A2DF9"/>
    <w:rsid w:val="009A353D"/>
    <w:rsid w:val="009A3A86"/>
    <w:rsid w:val="009A4869"/>
    <w:rsid w:val="009A572A"/>
    <w:rsid w:val="009A6A6B"/>
    <w:rsid w:val="009A769B"/>
    <w:rsid w:val="009B1596"/>
    <w:rsid w:val="009B1EF9"/>
    <w:rsid w:val="009B26AC"/>
    <w:rsid w:val="009B37E2"/>
    <w:rsid w:val="009B4345"/>
    <w:rsid w:val="009B4519"/>
    <w:rsid w:val="009B506B"/>
    <w:rsid w:val="009B57EF"/>
    <w:rsid w:val="009B5B85"/>
    <w:rsid w:val="009B6249"/>
    <w:rsid w:val="009B6AAF"/>
    <w:rsid w:val="009B7204"/>
    <w:rsid w:val="009B7909"/>
    <w:rsid w:val="009C0074"/>
    <w:rsid w:val="009C03AD"/>
    <w:rsid w:val="009C0564"/>
    <w:rsid w:val="009C1CFB"/>
    <w:rsid w:val="009C2685"/>
    <w:rsid w:val="009C2BC8"/>
    <w:rsid w:val="009C3203"/>
    <w:rsid w:val="009C39BC"/>
    <w:rsid w:val="009C449B"/>
    <w:rsid w:val="009C466A"/>
    <w:rsid w:val="009C4BC2"/>
    <w:rsid w:val="009C4BF0"/>
    <w:rsid w:val="009C4D22"/>
    <w:rsid w:val="009C512C"/>
    <w:rsid w:val="009C7320"/>
    <w:rsid w:val="009C7EF3"/>
    <w:rsid w:val="009D0729"/>
    <w:rsid w:val="009D072B"/>
    <w:rsid w:val="009D0F66"/>
    <w:rsid w:val="009D0F82"/>
    <w:rsid w:val="009D1A06"/>
    <w:rsid w:val="009D1BA4"/>
    <w:rsid w:val="009D22E4"/>
    <w:rsid w:val="009D22F7"/>
    <w:rsid w:val="009D248D"/>
    <w:rsid w:val="009D319C"/>
    <w:rsid w:val="009D3A1C"/>
    <w:rsid w:val="009D3FCD"/>
    <w:rsid w:val="009D5BAB"/>
    <w:rsid w:val="009D6A0A"/>
    <w:rsid w:val="009D7808"/>
    <w:rsid w:val="009E00CF"/>
    <w:rsid w:val="009E0531"/>
    <w:rsid w:val="009E058F"/>
    <w:rsid w:val="009E0A9E"/>
    <w:rsid w:val="009E0B19"/>
    <w:rsid w:val="009E0BF1"/>
    <w:rsid w:val="009E19A2"/>
    <w:rsid w:val="009E1DAA"/>
    <w:rsid w:val="009E229C"/>
    <w:rsid w:val="009E381B"/>
    <w:rsid w:val="009E3AFD"/>
    <w:rsid w:val="009E3CDD"/>
    <w:rsid w:val="009E41F3"/>
    <w:rsid w:val="009E4B16"/>
    <w:rsid w:val="009E5C60"/>
    <w:rsid w:val="009E64DB"/>
    <w:rsid w:val="009E6794"/>
    <w:rsid w:val="009E7189"/>
    <w:rsid w:val="009E7E46"/>
    <w:rsid w:val="009E7FC1"/>
    <w:rsid w:val="009F01E1"/>
    <w:rsid w:val="009F0A74"/>
    <w:rsid w:val="009F0B4D"/>
    <w:rsid w:val="009F1096"/>
    <w:rsid w:val="009F11D3"/>
    <w:rsid w:val="009F1281"/>
    <w:rsid w:val="009F150E"/>
    <w:rsid w:val="009F27AD"/>
    <w:rsid w:val="009F3FB5"/>
    <w:rsid w:val="009F521F"/>
    <w:rsid w:val="009F553C"/>
    <w:rsid w:val="009F59F8"/>
    <w:rsid w:val="009F69CB"/>
    <w:rsid w:val="00A005B0"/>
    <w:rsid w:val="00A0093A"/>
    <w:rsid w:val="00A01F17"/>
    <w:rsid w:val="00A022A5"/>
    <w:rsid w:val="00A02FA7"/>
    <w:rsid w:val="00A033DC"/>
    <w:rsid w:val="00A03A22"/>
    <w:rsid w:val="00A04634"/>
    <w:rsid w:val="00A06119"/>
    <w:rsid w:val="00A06EA0"/>
    <w:rsid w:val="00A07162"/>
    <w:rsid w:val="00A07A48"/>
    <w:rsid w:val="00A108EE"/>
    <w:rsid w:val="00A10BB8"/>
    <w:rsid w:val="00A119EF"/>
    <w:rsid w:val="00A1200D"/>
    <w:rsid w:val="00A137E4"/>
    <w:rsid w:val="00A14813"/>
    <w:rsid w:val="00A1566A"/>
    <w:rsid w:val="00A15B31"/>
    <w:rsid w:val="00A163A5"/>
    <w:rsid w:val="00A165BF"/>
    <w:rsid w:val="00A172E8"/>
    <w:rsid w:val="00A17741"/>
    <w:rsid w:val="00A179FF"/>
    <w:rsid w:val="00A17ABC"/>
    <w:rsid w:val="00A17CDD"/>
    <w:rsid w:val="00A20409"/>
    <w:rsid w:val="00A21A36"/>
    <w:rsid w:val="00A223DF"/>
    <w:rsid w:val="00A227A4"/>
    <w:rsid w:val="00A22A62"/>
    <w:rsid w:val="00A23254"/>
    <w:rsid w:val="00A23F04"/>
    <w:rsid w:val="00A243C3"/>
    <w:rsid w:val="00A24A84"/>
    <w:rsid w:val="00A25294"/>
    <w:rsid w:val="00A252E3"/>
    <w:rsid w:val="00A254EE"/>
    <w:rsid w:val="00A25BE7"/>
    <w:rsid w:val="00A25D9F"/>
    <w:rsid w:val="00A25DC2"/>
    <w:rsid w:val="00A25DD8"/>
    <w:rsid w:val="00A26E24"/>
    <w:rsid w:val="00A27008"/>
    <w:rsid w:val="00A27CDF"/>
    <w:rsid w:val="00A309C6"/>
    <w:rsid w:val="00A30D13"/>
    <w:rsid w:val="00A314F9"/>
    <w:rsid w:val="00A3157B"/>
    <w:rsid w:val="00A319D0"/>
    <w:rsid w:val="00A32316"/>
    <w:rsid w:val="00A33172"/>
    <w:rsid w:val="00A33279"/>
    <w:rsid w:val="00A3432B"/>
    <w:rsid w:val="00A346BA"/>
    <w:rsid w:val="00A348D3"/>
    <w:rsid w:val="00A34C67"/>
    <w:rsid w:val="00A34D62"/>
    <w:rsid w:val="00A35A42"/>
    <w:rsid w:val="00A35BCD"/>
    <w:rsid w:val="00A3611D"/>
    <w:rsid w:val="00A36339"/>
    <w:rsid w:val="00A366E4"/>
    <w:rsid w:val="00A370DE"/>
    <w:rsid w:val="00A37DF9"/>
    <w:rsid w:val="00A41679"/>
    <w:rsid w:val="00A42356"/>
    <w:rsid w:val="00A43243"/>
    <w:rsid w:val="00A4376F"/>
    <w:rsid w:val="00A448E4"/>
    <w:rsid w:val="00A44A68"/>
    <w:rsid w:val="00A4549F"/>
    <w:rsid w:val="00A45B9B"/>
    <w:rsid w:val="00A462FE"/>
    <w:rsid w:val="00A468B1"/>
    <w:rsid w:val="00A4698C"/>
    <w:rsid w:val="00A47AD3"/>
    <w:rsid w:val="00A47DDC"/>
    <w:rsid w:val="00A47F2B"/>
    <w:rsid w:val="00A501C9"/>
    <w:rsid w:val="00A504D1"/>
    <w:rsid w:val="00A50506"/>
    <w:rsid w:val="00A51B98"/>
    <w:rsid w:val="00A51E3F"/>
    <w:rsid w:val="00A52B99"/>
    <w:rsid w:val="00A53738"/>
    <w:rsid w:val="00A53F55"/>
    <w:rsid w:val="00A5417B"/>
    <w:rsid w:val="00A54599"/>
    <w:rsid w:val="00A54B1F"/>
    <w:rsid w:val="00A54B82"/>
    <w:rsid w:val="00A569D4"/>
    <w:rsid w:val="00A57F1A"/>
    <w:rsid w:val="00A57F73"/>
    <w:rsid w:val="00A60163"/>
    <w:rsid w:val="00A6038D"/>
    <w:rsid w:val="00A60728"/>
    <w:rsid w:val="00A60CC9"/>
    <w:rsid w:val="00A60CF0"/>
    <w:rsid w:val="00A60E45"/>
    <w:rsid w:val="00A61429"/>
    <w:rsid w:val="00A61514"/>
    <w:rsid w:val="00A61645"/>
    <w:rsid w:val="00A62080"/>
    <w:rsid w:val="00A630A2"/>
    <w:rsid w:val="00A632B8"/>
    <w:rsid w:val="00A63BF3"/>
    <w:rsid w:val="00A64942"/>
    <w:rsid w:val="00A64E62"/>
    <w:rsid w:val="00A65911"/>
    <w:rsid w:val="00A65D86"/>
    <w:rsid w:val="00A6643C"/>
    <w:rsid w:val="00A669F7"/>
    <w:rsid w:val="00A66CC2"/>
    <w:rsid w:val="00A66FED"/>
    <w:rsid w:val="00A67544"/>
    <w:rsid w:val="00A7075B"/>
    <w:rsid w:val="00A7103B"/>
    <w:rsid w:val="00A7166C"/>
    <w:rsid w:val="00A71CE6"/>
    <w:rsid w:val="00A71D23"/>
    <w:rsid w:val="00A72AEB"/>
    <w:rsid w:val="00A7333A"/>
    <w:rsid w:val="00A73AEF"/>
    <w:rsid w:val="00A73D0D"/>
    <w:rsid w:val="00A73EC2"/>
    <w:rsid w:val="00A74A92"/>
    <w:rsid w:val="00A74E99"/>
    <w:rsid w:val="00A75CC1"/>
    <w:rsid w:val="00A75E88"/>
    <w:rsid w:val="00A763E0"/>
    <w:rsid w:val="00A7794F"/>
    <w:rsid w:val="00A77F0F"/>
    <w:rsid w:val="00A801D6"/>
    <w:rsid w:val="00A8056A"/>
    <w:rsid w:val="00A8056E"/>
    <w:rsid w:val="00A82D58"/>
    <w:rsid w:val="00A8399D"/>
    <w:rsid w:val="00A83E3D"/>
    <w:rsid w:val="00A840AC"/>
    <w:rsid w:val="00A8443A"/>
    <w:rsid w:val="00A845EA"/>
    <w:rsid w:val="00A84717"/>
    <w:rsid w:val="00A8479C"/>
    <w:rsid w:val="00A84E63"/>
    <w:rsid w:val="00A8557B"/>
    <w:rsid w:val="00A85A05"/>
    <w:rsid w:val="00A85F4A"/>
    <w:rsid w:val="00A86D63"/>
    <w:rsid w:val="00A87797"/>
    <w:rsid w:val="00A87F9C"/>
    <w:rsid w:val="00A90E72"/>
    <w:rsid w:val="00A91BDC"/>
    <w:rsid w:val="00A922A2"/>
    <w:rsid w:val="00A9327B"/>
    <w:rsid w:val="00A933CE"/>
    <w:rsid w:val="00A93B69"/>
    <w:rsid w:val="00A950B3"/>
    <w:rsid w:val="00A952C1"/>
    <w:rsid w:val="00A95BB9"/>
    <w:rsid w:val="00A963C7"/>
    <w:rsid w:val="00A9729A"/>
    <w:rsid w:val="00A9766A"/>
    <w:rsid w:val="00A97C4B"/>
    <w:rsid w:val="00A97CE5"/>
    <w:rsid w:val="00AA09C5"/>
    <w:rsid w:val="00AA0FCD"/>
    <w:rsid w:val="00AA1626"/>
    <w:rsid w:val="00AA194C"/>
    <w:rsid w:val="00AA1C25"/>
    <w:rsid w:val="00AA2308"/>
    <w:rsid w:val="00AA3C52"/>
    <w:rsid w:val="00AA3DB7"/>
    <w:rsid w:val="00AA402F"/>
    <w:rsid w:val="00AA519A"/>
    <w:rsid w:val="00AA51F5"/>
    <w:rsid w:val="00AA5245"/>
    <w:rsid w:val="00AA5E3B"/>
    <w:rsid w:val="00AA658A"/>
    <w:rsid w:val="00AA6871"/>
    <w:rsid w:val="00AA68B4"/>
    <w:rsid w:val="00AA7FE6"/>
    <w:rsid w:val="00AB0543"/>
    <w:rsid w:val="00AB0AC9"/>
    <w:rsid w:val="00AB17FD"/>
    <w:rsid w:val="00AB185A"/>
    <w:rsid w:val="00AB1BA7"/>
    <w:rsid w:val="00AB1E04"/>
    <w:rsid w:val="00AB29CF"/>
    <w:rsid w:val="00AB3113"/>
    <w:rsid w:val="00AB348A"/>
    <w:rsid w:val="00AB375C"/>
    <w:rsid w:val="00AB3F38"/>
    <w:rsid w:val="00AB43B1"/>
    <w:rsid w:val="00AB43EC"/>
    <w:rsid w:val="00AB4640"/>
    <w:rsid w:val="00AB4BF4"/>
    <w:rsid w:val="00AB5299"/>
    <w:rsid w:val="00AB52AA"/>
    <w:rsid w:val="00AB5ADF"/>
    <w:rsid w:val="00AB5E57"/>
    <w:rsid w:val="00AB725F"/>
    <w:rsid w:val="00AC0690"/>
    <w:rsid w:val="00AC0705"/>
    <w:rsid w:val="00AC0BD0"/>
    <w:rsid w:val="00AC109B"/>
    <w:rsid w:val="00AC3E29"/>
    <w:rsid w:val="00AC418D"/>
    <w:rsid w:val="00AC74DA"/>
    <w:rsid w:val="00AC773C"/>
    <w:rsid w:val="00AC7A2B"/>
    <w:rsid w:val="00AC7C25"/>
    <w:rsid w:val="00AD09E0"/>
    <w:rsid w:val="00AD0A51"/>
    <w:rsid w:val="00AD0B37"/>
    <w:rsid w:val="00AD11F7"/>
    <w:rsid w:val="00AD1DB7"/>
    <w:rsid w:val="00AD255A"/>
    <w:rsid w:val="00AD2852"/>
    <w:rsid w:val="00AD2AE1"/>
    <w:rsid w:val="00AD2FE3"/>
    <w:rsid w:val="00AD3173"/>
    <w:rsid w:val="00AD3976"/>
    <w:rsid w:val="00AD3F7E"/>
    <w:rsid w:val="00AD494F"/>
    <w:rsid w:val="00AD4D2A"/>
    <w:rsid w:val="00AD542F"/>
    <w:rsid w:val="00AD5C46"/>
    <w:rsid w:val="00AD5D41"/>
    <w:rsid w:val="00AD6FD4"/>
    <w:rsid w:val="00AD7305"/>
    <w:rsid w:val="00AD7444"/>
    <w:rsid w:val="00AD77ED"/>
    <w:rsid w:val="00AD7E64"/>
    <w:rsid w:val="00AE0A1E"/>
    <w:rsid w:val="00AE0B40"/>
    <w:rsid w:val="00AE0C56"/>
    <w:rsid w:val="00AE149E"/>
    <w:rsid w:val="00AE22F2"/>
    <w:rsid w:val="00AE28A4"/>
    <w:rsid w:val="00AE29FC"/>
    <w:rsid w:val="00AE2A3D"/>
    <w:rsid w:val="00AE2C64"/>
    <w:rsid w:val="00AE2F22"/>
    <w:rsid w:val="00AE2F3F"/>
    <w:rsid w:val="00AE301F"/>
    <w:rsid w:val="00AE311A"/>
    <w:rsid w:val="00AE332B"/>
    <w:rsid w:val="00AE3B4E"/>
    <w:rsid w:val="00AE48F8"/>
    <w:rsid w:val="00AE59EC"/>
    <w:rsid w:val="00AE67B3"/>
    <w:rsid w:val="00AE6807"/>
    <w:rsid w:val="00AE7140"/>
    <w:rsid w:val="00AE765A"/>
    <w:rsid w:val="00AE7864"/>
    <w:rsid w:val="00AE7949"/>
    <w:rsid w:val="00AF02CC"/>
    <w:rsid w:val="00AF0D18"/>
    <w:rsid w:val="00AF25D5"/>
    <w:rsid w:val="00AF355F"/>
    <w:rsid w:val="00AF3DBB"/>
    <w:rsid w:val="00AF3FE5"/>
    <w:rsid w:val="00AF5194"/>
    <w:rsid w:val="00AF53EF"/>
    <w:rsid w:val="00AF73C3"/>
    <w:rsid w:val="00AF795C"/>
    <w:rsid w:val="00AF7BE2"/>
    <w:rsid w:val="00B00752"/>
    <w:rsid w:val="00B00825"/>
    <w:rsid w:val="00B026C1"/>
    <w:rsid w:val="00B02B9C"/>
    <w:rsid w:val="00B03045"/>
    <w:rsid w:val="00B0335E"/>
    <w:rsid w:val="00B0353B"/>
    <w:rsid w:val="00B03B7C"/>
    <w:rsid w:val="00B040B2"/>
    <w:rsid w:val="00B10558"/>
    <w:rsid w:val="00B112F7"/>
    <w:rsid w:val="00B11581"/>
    <w:rsid w:val="00B11D31"/>
    <w:rsid w:val="00B1224A"/>
    <w:rsid w:val="00B15137"/>
    <w:rsid w:val="00B156A9"/>
    <w:rsid w:val="00B15CCA"/>
    <w:rsid w:val="00B15E4B"/>
    <w:rsid w:val="00B15F83"/>
    <w:rsid w:val="00B160FF"/>
    <w:rsid w:val="00B16322"/>
    <w:rsid w:val="00B1662E"/>
    <w:rsid w:val="00B16A6F"/>
    <w:rsid w:val="00B170E6"/>
    <w:rsid w:val="00B22C0D"/>
    <w:rsid w:val="00B23AF4"/>
    <w:rsid w:val="00B23C15"/>
    <w:rsid w:val="00B24514"/>
    <w:rsid w:val="00B25762"/>
    <w:rsid w:val="00B25B40"/>
    <w:rsid w:val="00B25FDE"/>
    <w:rsid w:val="00B26AB0"/>
    <w:rsid w:val="00B26AD2"/>
    <w:rsid w:val="00B26CA2"/>
    <w:rsid w:val="00B2779C"/>
    <w:rsid w:val="00B279F7"/>
    <w:rsid w:val="00B30667"/>
    <w:rsid w:val="00B30B4E"/>
    <w:rsid w:val="00B311D1"/>
    <w:rsid w:val="00B31246"/>
    <w:rsid w:val="00B31314"/>
    <w:rsid w:val="00B315F6"/>
    <w:rsid w:val="00B326FF"/>
    <w:rsid w:val="00B340AA"/>
    <w:rsid w:val="00B34462"/>
    <w:rsid w:val="00B34A9F"/>
    <w:rsid w:val="00B34B80"/>
    <w:rsid w:val="00B35CDA"/>
    <w:rsid w:val="00B35FC7"/>
    <w:rsid w:val="00B36E75"/>
    <w:rsid w:val="00B37997"/>
    <w:rsid w:val="00B37D97"/>
    <w:rsid w:val="00B411BD"/>
    <w:rsid w:val="00B41559"/>
    <w:rsid w:val="00B418E8"/>
    <w:rsid w:val="00B42285"/>
    <w:rsid w:val="00B4261E"/>
    <w:rsid w:val="00B4274B"/>
    <w:rsid w:val="00B42A9A"/>
    <w:rsid w:val="00B435B1"/>
    <w:rsid w:val="00B4367F"/>
    <w:rsid w:val="00B438BA"/>
    <w:rsid w:val="00B44F99"/>
    <w:rsid w:val="00B457EC"/>
    <w:rsid w:val="00B45876"/>
    <w:rsid w:val="00B46F5F"/>
    <w:rsid w:val="00B47292"/>
    <w:rsid w:val="00B47477"/>
    <w:rsid w:val="00B50B9C"/>
    <w:rsid w:val="00B51542"/>
    <w:rsid w:val="00B5178D"/>
    <w:rsid w:val="00B5181B"/>
    <w:rsid w:val="00B51D1D"/>
    <w:rsid w:val="00B5310E"/>
    <w:rsid w:val="00B53156"/>
    <w:rsid w:val="00B53B7D"/>
    <w:rsid w:val="00B5417C"/>
    <w:rsid w:val="00B541E4"/>
    <w:rsid w:val="00B54AC0"/>
    <w:rsid w:val="00B54ACC"/>
    <w:rsid w:val="00B54DCB"/>
    <w:rsid w:val="00B55AC2"/>
    <w:rsid w:val="00B560C9"/>
    <w:rsid w:val="00B5638A"/>
    <w:rsid w:val="00B5641A"/>
    <w:rsid w:val="00B56533"/>
    <w:rsid w:val="00B56CFC"/>
    <w:rsid w:val="00B57777"/>
    <w:rsid w:val="00B57A17"/>
    <w:rsid w:val="00B57E09"/>
    <w:rsid w:val="00B61241"/>
    <w:rsid w:val="00B6189F"/>
    <w:rsid w:val="00B61B40"/>
    <w:rsid w:val="00B61BE2"/>
    <w:rsid w:val="00B6266F"/>
    <w:rsid w:val="00B62B86"/>
    <w:rsid w:val="00B62E0B"/>
    <w:rsid w:val="00B635E8"/>
    <w:rsid w:val="00B63C32"/>
    <w:rsid w:val="00B64434"/>
    <w:rsid w:val="00B64C06"/>
    <w:rsid w:val="00B64CB4"/>
    <w:rsid w:val="00B64E01"/>
    <w:rsid w:val="00B64EA3"/>
    <w:rsid w:val="00B711CE"/>
    <w:rsid w:val="00B711E4"/>
    <w:rsid w:val="00B71DC8"/>
    <w:rsid w:val="00B7363E"/>
    <w:rsid w:val="00B73A86"/>
    <w:rsid w:val="00B73B1A"/>
    <w:rsid w:val="00B746C6"/>
    <w:rsid w:val="00B749F5"/>
    <w:rsid w:val="00B74A86"/>
    <w:rsid w:val="00B75629"/>
    <w:rsid w:val="00B756D9"/>
    <w:rsid w:val="00B7604C"/>
    <w:rsid w:val="00B7652C"/>
    <w:rsid w:val="00B766BF"/>
    <w:rsid w:val="00B76F27"/>
    <w:rsid w:val="00B76FA6"/>
    <w:rsid w:val="00B7722B"/>
    <w:rsid w:val="00B77BF0"/>
    <w:rsid w:val="00B804F4"/>
    <w:rsid w:val="00B80910"/>
    <w:rsid w:val="00B811D1"/>
    <w:rsid w:val="00B818F4"/>
    <w:rsid w:val="00B81BC9"/>
    <w:rsid w:val="00B81E77"/>
    <w:rsid w:val="00B820D0"/>
    <w:rsid w:val="00B8222F"/>
    <w:rsid w:val="00B82615"/>
    <w:rsid w:val="00B829A1"/>
    <w:rsid w:val="00B83259"/>
    <w:rsid w:val="00B83444"/>
    <w:rsid w:val="00B836ED"/>
    <w:rsid w:val="00B83737"/>
    <w:rsid w:val="00B84C7E"/>
    <w:rsid w:val="00B853BE"/>
    <w:rsid w:val="00B8598E"/>
    <w:rsid w:val="00B85B7F"/>
    <w:rsid w:val="00B86413"/>
    <w:rsid w:val="00B86476"/>
    <w:rsid w:val="00B86687"/>
    <w:rsid w:val="00B86A3D"/>
    <w:rsid w:val="00B875C7"/>
    <w:rsid w:val="00B8775F"/>
    <w:rsid w:val="00B879C4"/>
    <w:rsid w:val="00B90697"/>
    <w:rsid w:val="00B90713"/>
    <w:rsid w:val="00B90D10"/>
    <w:rsid w:val="00B90FE5"/>
    <w:rsid w:val="00B919AD"/>
    <w:rsid w:val="00B91A2B"/>
    <w:rsid w:val="00B91C13"/>
    <w:rsid w:val="00B9265B"/>
    <w:rsid w:val="00B928A0"/>
    <w:rsid w:val="00B93204"/>
    <w:rsid w:val="00B93FE1"/>
    <w:rsid w:val="00B94666"/>
    <w:rsid w:val="00B9483D"/>
    <w:rsid w:val="00B94C8F"/>
    <w:rsid w:val="00B94E17"/>
    <w:rsid w:val="00B957FE"/>
    <w:rsid w:val="00B95F02"/>
    <w:rsid w:val="00B9603E"/>
    <w:rsid w:val="00B9616E"/>
    <w:rsid w:val="00B9624A"/>
    <w:rsid w:val="00B96BEF"/>
    <w:rsid w:val="00B96FC0"/>
    <w:rsid w:val="00B97260"/>
    <w:rsid w:val="00B97A69"/>
    <w:rsid w:val="00BA0632"/>
    <w:rsid w:val="00BA0AAA"/>
    <w:rsid w:val="00BA0DFB"/>
    <w:rsid w:val="00BA2FEF"/>
    <w:rsid w:val="00BA4B44"/>
    <w:rsid w:val="00BA4BEB"/>
    <w:rsid w:val="00BA4D1C"/>
    <w:rsid w:val="00BA5C09"/>
    <w:rsid w:val="00BA60AB"/>
    <w:rsid w:val="00BA753D"/>
    <w:rsid w:val="00BA79A3"/>
    <w:rsid w:val="00BB07E6"/>
    <w:rsid w:val="00BB0F08"/>
    <w:rsid w:val="00BB1117"/>
    <w:rsid w:val="00BB1548"/>
    <w:rsid w:val="00BB1CE7"/>
    <w:rsid w:val="00BB2FD3"/>
    <w:rsid w:val="00BB2FDF"/>
    <w:rsid w:val="00BB2FFF"/>
    <w:rsid w:val="00BB3121"/>
    <w:rsid w:val="00BB378A"/>
    <w:rsid w:val="00BB501A"/>
    <w:rsid w:val="00BB5FCB"/>
    <w:rsid w:val="00BB604B"/>
    <w:rsid w:val="00BB6078"/>
    <w:rsid w:val="00BB724B"/>
    <w:rsid w:val="00BC00EC"/>
    <w:rsid w:val="00BC08C5"/>
    <w:rsid w:val="00BC0C89"/>
    <w:rsid w:val="00BC103C"/>
    <w:rsid w:val="00BC12FB"/>
    <w:rsid w:val="00BC1638"/>
    <w:rsid w:val="00BC1C3C"/>
    <w:rsid w:val="00BC307F"/>
    <w:rsid w:val="00BC3159"/>
    <w:rsid w:val="00BC3257"/>
    <w:rsid w:val="00BC39DB"/>
    <w:rsid w:val="00BC3A1D"/>
    <w:rsid w:val="00BC3A32"/>
    <w:rsid w:val="00BC46EF"/>
    <w:rsid w:val="00BC4753"/>
    <w:rsid w:val="00BC6FD6"/>
    <w:rsid w:val="00BD008E"/>
    <w:rsid w:val="00BD05B6"/>
    <w:rsid w:val="00BD1A36"/>
    <w:rsid w:val="00BD22C6"/>
    <w:rsid w:val="00BD2690"/>
    <w:rsid w:val="00BD2F3B"/>
    <w:rsid w:val="00BD3372"/>
    <w:rsid w:val="00BD3B8E"/>
    <w:rsid w:val="00BD4BB8"/>
    <w:rsid w:val="00BD50AA"/>
    <w:rsid w:val="00BD5135"/>
    <w:rsid w:val="00BD5764"/>
    <w:rsid w:val="00BD7291"/>
    <w:rsid w:val="00BD7296"/>
    <w:rsid w:val="00BD7909"/>
    <w:rsid w:val="00BD7EA3"/>
    <w:rsid w:val="00BD7FE2"/>
    <w:rsid w:val="00BE0801"/>
    <w:rsid w:val="00BE0B19"/>
    <w:rsid w:val="00BE0DD8"/>
    <w:rsid w:val="00BE1D82"/>
    <w:rsid w:val="00BE1EE4"/>
    <w:rsid w:val="00BE1F8B"/>
    <w:rsid w:val="00BE2B4F"/>
    <w:rsid w:val="00BE2F39"/>
    <w:rsid w:val="00BE332D"/>
    <w:rsid w:val="00BE34C6"/>
    <w:rsid w:val="00BE3CF1"/>
    <w:rsid w:val="00BE4B20"/>
    <w:rsid w:val="00BE4CD8"/>
    <w:rsid w:val="00BE5FC4"/>
    <w:rsid w:val="00BE5FD5"/>
    <w:rsid w:val="00BE6688"/>
    <w:rsid w:val="00BE6F4C"/>
    <w:rsid w:val="00BE72B8"/>
    <w:rsid w:val="00BE7C4D"/>
    <w:rsid w:val="00BE7F6A"/>
    <w:rsid w:val="00BF0274"/>
    <w:rsid w:val="00BF02E7"/>
    <w:rsid w:val="00BF08C4"/>
    <w:rsid w:val="00BF0939"/>
    <w:rsid w:val="00BF0BAF"/>
    <w:rsid w:val="00BF1139"/>
    <w:rsid w:val="00BF197A"/>
    <w:rsid w:val="00BF19CE"/>
    <w:rsid w:val="00BF29CA"/>
    <w:rsid w:val="00BF2B6F"/>
    <w:rsid w:val="00BF3502"/>
    <w:rsid w:val="00BF351A"/>
    <w:rsid w:val="00BF38AA"/>
    <w:rsid w:val="00BF3914"/>
    <w:rsid w:val="00BF3D6D"/>
    <w:rsid w:val="00BF43A0"/>
    <w:rsid w:val="00BF4882"/>
    <w:rsid w:val="00BF49B1"/>
    <w:rsid w:val="00BF5552"/>
    <w:rsid w:val="00BF73F2"/>
    <w:rsid w:val="00C0016E"/>
    <w:rsid w:val="00C004AB"/>
    <w:rsid w:val="00C0080E"/>
    <w:rsid w:val="00C00E22"/>
    <w:rsid w:val="00C01671"/>
    <w:rsid w:val="00C01F45"/>
    <w:rsid w:val="00C02419"/>
    <w:rsid w:val="00C02766"/>
    <w:rsid w:val="00C03166"/>
    <w:rsid w:val="00C031C1"/>
    <w:rsid w:val="00C03EE8"/>
    <w:rsid w:val="00C046BD"/>
    <w:rsid w:val="00C05A8E"/>
    <w:rsid w:val="00C05BEC"/>
    <w:rsid w:val="00C06E7D"/>
    <w:rsid w:val="00C07432"/>
    <w:rsid w:val="00C10E69"/>
    <w:rsid w:val="00C1112B"/>
    <w:rsid w:val="00C11386"/>
    <w:rsid w:val="00C1139C"/>
    <w:rsid w:val="00C119D1"/>
    <w:rsid w:val="00C11A88"/>
    <w:rsid w:val="00C12012"/>
    <w:rsid w:val="00C12874"/>
    <w:rsid w:val="00C12BC1"/>
    <w:rsid w:val="00C13BDA"/>
    <w:rsid w:val="00C13FFD"/>
    <w:rsid w:val="00C14632"/>
    <w:rsid w:val="00C1516E"/>
    <w:rsid w:val="00C1517E"/>
    <w:rsid w:val="00C15891"/>
    <w:rsid w:val="00C159C4"/>
    <w:rsid w:val="00C16511"/>
    <w:rsid w:val="00C16C30"/>
    <w:rsid w:val="00C177A5"/>
    <w:rsid w:val="00C1787B"/>
    <w:rsid w:val="00C17A16"/>
    <w:rsid w:val="00C17C0C"/>
    <w:rsid w:val="00C20A00"/>
    <w:rsid w:val="00C21673"/>
    <w:rsid w:val="00C216AC"/>
    <w:rsid w:val="00C21C7A"/>
    <w:rsid w:val="00C21E68"/>
    <w:rsid w:val="00C22AD1"/>
    <w:rsid w:val="00C23130"/>
    <w:rsid w:val="00C24CD2"/>
    <w:rsid w:val="00C255A5"/>
    <w:rsid w:val="00C2584B"/>
    <w:rsid w:val="00C25942"/>
    <w:rsid w:val="00C25AD5"/>
    <w:rsid w:val="00C25DD9"/>
    <w:rsid w:val="00C2663F"/>
    <w:rsid w:val="00C26C57"/>
    <w:rsid w:val="00C26DB8"/>
    <w:rsid w:val="00C27647"/>
    <w:rsid w:val="00C2798D"/>
    <w:rsid w:val="00C305A3"/>
    <w:rsid w:val="00C3400F"/>
    <w:rsid w:val="00C34B64"/>
    <w:rsid w:val="00C34C36"/>
    <w:rsid w:val="00C352B3"/>
    <w:rsid w:val="00C35EDF"/>
    <w:rsid w:val="00C36095"/>
    <w:rsid w:val="00C3654C"/>
    <w:rsid w:val="00C36BF5"/>
    <w:rsid w:val="00C36DBC"/>
    <w:rsid w:val="00C376BA"/>
    <w:rsid w:val="00C37DE2"/>
    <w:rsid w:val="00C37FA5"/>
    <w:rsid w:val="00C40373"/>
    <w:rsid w:val="00C4082D"/>
    <w:rsid w:val="00C408F4"/>
    <w:rsid w:val="00C40AE6"/>
    <w:rsid w:val="00C411AF"/>
    <w:rsid w:val="00C4138D"/>
    <w:rsid w:val="00C417A9"/>
    <w:rsid w:val="00C41E3A"/>
    <w:rsid w:val="00C4251E"/>
    <w:rsid w:val="00C4304C"/>
    <w:rsid w:val="00C43315"/>
    <w:rsid w:val="00C452F5"/>
    <w:rsid w:val="00C45BBF"/>
    <w:rsid w:val="00C46458"/>
    <w:rsid w:val="00C46555"/>
    <w:rsid w:val="00C46B15"/>
    <w:rsid w:val="00C46F7D"/>
    <w:rsid w:val="00C47347"/>
    <w:rsid w:val="00C4766D"/>
    <w:rsid w:val="00C479B5"/>
    <w:rsid w:val="00C50242"/>
    <w:rsid w:val="00C5034D"/>
    <w:rsid w:val="00C5050E"/>
    <w:rsid w:val="00C50CB0"/>
    <w:rsid w:val="00C50E99"/>
    <w:rsid w:val="00C51319"/>
    <w:rsid w:val="00C525C0"/>
    <w:rsid w:val="00C52744"/>
    <w:rsid w:val="00C52755"/>
    <w:rsid w:val="00C52891"/>
    <w:rsid w:val="00C53019"/>
    <w:rsid w:val="00C53233"/>
    <w:rsid w:val="00C53B54"/>
    <w:rsid w:val="00C53EB3"/>
    <w:rsid w:val="00C541F7"/>
    <w:rsid w:val="00C542D4"/>
    <w:rsid w:val="00C54A31"/>
    <w:rsid w:val="00C54D71"/>
    <w:rsid w:val="00C54F6B"/>
    <w:rsid w:val="00C554F8"/>
    <w:rsid w:val="00C55AA7"/>
    <w:rsid w:val="00C55AFD"/>
    <w:rsid w:val="00C55E7B"/>
    <w:rsid w:val="00C563F5"/>
    <w:rsid w:val="00C570F7"/>
    <w:rsid w:val="00C606CF"/>
    <w:rsid w:val="00C6073A"/>
    <w:rsid w:val="00C610CE"/>
    <w:rsid w:val="00C62CD5"/>
    <w:rsid w:val="00C636E6"/>
    <w:rsid w:val="00C639D6"/>
    <w:rsid w:val="00C63F8E"/>
    <w:rsid w:val="00C647FB"/>
    <w:rsid w:val="00C654E0"/>
    <w:rsid w:val="00C665F0"/>
    <w:rsid w:val="00C66648"/>
    <w:rsid w:val="00C672AA"/>
    <w:rsid w:val="00C6788A"/>
    <w:rsid w:val="00C67DD3"/>
    <w:rsid w:val="00C67EAB"/>
    <w:rsid w:val="00C70DFF"/>
    <w:rsid w:val="00C7186F"/>
    <w:rsid w:val="00C71CD9"/>
    <w:rsid w:val="00C7278D"/>
    <w:rsid w:val="00C7580B"/>
    <w:rsid w:val="00C75A6B"/>
    <w:rsid w:val="00C763B6"/>
    <w:rsid w:val="00C763C7"/>
    <w:rsid w:val="00C7644F"/>
    <w:rsid w:val="00C768F6"/>
    <w:rsid w:val="00C76D51"/>
    <w:rsid w:val="00C80073"/>
    <w:rsid w:val="00C80DEA"/>
    <w:rsid w:val="00C81A60"/>
    <w:rsid w:val="00C828D7"/>
    <w:rsid w:val="00C82D92"/>
    <w:rsid w:val="00C82E0E"/>
    <w:rsid w:val="00C832DC"/>
    <w:rsid w:val="00C8377F"/>
    <w:rsid w:val="00C8646D"/>
    <w:rsid w:val="00C86C14"/>
    <w:rsid w:val="00C86F1A"/>
    <w:rsid w:val="00C9035E"/>
    <w:rsid w:val="00C90CF6"/>
    <w:rsid w:val="00C91DE3"/>
    <w:rsid w:val="00C92C7F"/>
    <w:rsid w:val="00C9369D"/>
    <w:rsid w:val="00C93C53"/>
    <w:rsid w:val="00C93CD2"/>
    <w:rsid w:val="00C9404D"/>
    <w:rsid w:val="00C944FA"/>
    <w:rsid w:val="00C9473D"/>
    <w:rsid w:val="00C94B29"/>
    <w:rsid w:val="00C95854"/>
    <w:rsid w:val="00C95EFF"/>
    <w:rsid w:val="00C960A3"/>
    <w:rsid w:val="00C96E6F"/>
    <w:rsid w:val="00C96F3C"/>
    <w:rsid w:val="00C9744F"/>
    <w:rsid w:val="00C97872"/>
    <w:rsid w:val="00C97C4B"/>
    <w:rsid w:val="00CA00B9"/>
    <w:rsid w:val="00CA0532"/>
    <w:rsid w:val="00CA21B3"/>
    <w:rsid w:val="00CA2241"/>
    <w:rsid w:val="00CA3071"/>
    <w:rsid w:val="00CA321A"/>
    <w:rsid w:val="00CA3B90"/>
    <w:rsid w:val="00CA3CDD"/>
    <w:rsid w:val="00CA3F3C"/>
    <w:rsid w:val="00CA403B"/>
    <w:rsid w:val="00CA457B"/>
    <w:rsid w:val="00CA505A"/>
    <w:rsid w:val="00CA51B5"/>
    <w:rsid w:val="00CA59DD"/>
    <w:rsid w:val="00CA64FC"/>
    <w:rsid w:val="00CA7885"/>
    <w:rsid w:val="00CB008E"/>
    <w:rsid w:val="00CB01FA"/>
    <w:rsid w:val="00CB0737"/>
    <w:rsid w:val="00CB097A"/>
    <w:rsid w:val="00CB0CD3"/>
    <w:rsid w:val="00CB26EC"/>
    <w:rsid w:val="00CB29B8"/>
    <w:rsid w:val="00CB2D2A"/>
    <w:rsid w:val="00CB2D85"/>
    <w:rsid w:val="00CB3632"/>
    <w:rsid w:val="00CB3C47"/>
    <w:rsid w:val="00CB47AC"/>
    <w:rsid w:val="00CB5B1E"/>
    <w:rsid w:val="00CB5D3F"/>
    <w:rsid w:val="00CB6D6B"/>
    <w:rsid w:val="00CB6E0C"/>
    <w:rsid w:val="00CB787A"/>
    <w:rsid w:val="00CC012E"/>
    <w:rsid w:val="00CC0C4A"/>
    <w:rsid w:val="00CC17F0"/>
    <w:rsid w:val="00CC1853"/>
    <w:rsid w:val="00CC1FAE"/>
    <w:rsid w:val="00CC218F"/>
    <w:rsid w:val="00CC231A"/>
    <w:rsid w:val="00CC2F12"/>
    <w:rsid w:val="00CC3A23"/>
    <w:rsid w:val="00CC4019"/>
    <w:rsid w:val="00CC468F"/>
    <w:rsid w:val="00CC48D0"/>
    <w:rsid w:val="00CC55D7"/>
    <w:rsid w:val="00CC5C43"/>
    <w:rsid w:val="00CC72CA"/>
    <w:rsid w:val="00CC737C"/>
    <w:rsid w:val="00CD087D"/>
    <w:rsid w:val="00CD0F5D"/>
    <w:rsid w:val="00CD137D"/>
    <w:rsid w:val="00CD1C0B"/>
    <w:rsid w:val="00CD239A"/>
    <w:rsid w:val="00CD2DA2"/>
    <w:rsid w:val="00CD3437"/>
    <w:rsid w:val="00CD46CA"/>
    <w:rsid w:val="00CD4AF6"/>
    <w:rsid w:val="00CD53A5"/>
    <w:rsid w:val="00CD5512"/>
    <w:rsid w:val="00CD590F"/>
    <w:rsid w:val="00CD6E3D"/>
    <w:rsid w:val="00CD71AB"/>
    <w:rsid w:val="00CE0109"/>
    <w:rsid w:val="00CE08B2"/>
    <w:rsid w:val="00CE112A"/>
    <w:rsid w:val="00CE1A47"/>
    <w:rsid w:val="00CE1FC5"/>
    <w:rsid w:val="00CE2010"/>
    <w:rsid w:val="00CE2F8D"/>
    <w:rsid w:val="00CE3845"/>
    <w:rsid w:val="00CE3875"/>
    <w:rsid w:val="00CE45B8"/>
    <w:rsid w:val="00CE46E5"/>
    <w:rsid w:val="00CE485A"/>
    <w:rsid w:val="00CE4BDF"/>
    <w:rsid w:val="00CE5279"/>
    <w:rsid w:val="00CE5A78"/>
    <w:rsid w:val="00CE70C0"/>
    <w:rsid w:val="00CE78AE"/>
    <w:rsid w:val="00CE7E62"/>
    <w:rsid w:val="00CF05FE"/>
    <w:rsid w:val="00CF0C0E"/>
    <w:rsid w:val="00CF0CF3"/>
    <w:rsid w:val="00CF1323"/>
    <w:rsid w:val="00CF1332"/>
    <w:rsid w:val="00CF195E"/>
    <w:rsid w:val="00CF19DA"/>
    <w:rsid w:val="00CF1C7F"/>
    <w:rsid w:val="00CF1CC0"/>
    <w:rsid w:val="00CF1D49"/>
    <w:rsid w:val="00CF221D"/>
    <w:rsid w:val="00CF24F8"/>
    <w:rsid w:val="00CF2653"/>
    <w:rsid w:val="00CF3441"/>
    <w:rsid w:val="00CF36EF"/>
    <w:rsid w:val="00CF4247"/>
    <w:rsid w:val="00CF4AB1"/>
    <w:rsid w:val="00CF5263"/>
    <w:rsid w:val="00CF551D"/>
    <w:rsid w:val="00CF5EB2"/>
    <w:rsid w:val="00CF60B5"/>
    <w:rsid w:val="00CF76F2"/>
    <w:rsid w:val="00CF7E47"/>
    <w:rsid w:val="00CF7EB4"/>
    <w:rsid w:val="00D004FA"/>
    <w:rsid w:val="00D018C1"/>
    <w:rsid w:val="00D01AA3"/>
    <w:rsid w:val="00D01AC1"/>
    <w:rsid w:val="00D01B21"/>
    <w:rsid w:val="00D01E2F"/>
    <w:rsid w:val="00D01EF2"/>
    <w:rsid w:val="00D0288F"/>
    <w:rsid w:val="00D02E81"/>
    <w:rsid w:val="00D02EB5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07E0A"/>
    <w:rsid w:val="00D1026A"/>
    <w:rsid w:val="00D1028A"/>
    <w:rsid w:val="00D102A8"/>
    <w:rsid w:val="00D107CF"/>
    <w:rsid w:val="00D11101"/>
    <w:rsid w:val="00D11B0B"/>
    <w:rsid w:val="00D11C8C"/>
    <w:rsid w:val="00D12293"/>
    <w:rsid w:val="00D1252E"/>
    <w:rsid w:val="00D12F16"/>
    <w:rsid w:val="00D14236"/>
    <w:rsid w:val="00D14553"/>
    <w:rsid w:val="00D148A5"/>
    <w:rsid w:val="00D14DB1"/>
    <w:rsid w:val="00D14E82"/>
    <w:rsid w:val="00D15470"/>
    <w:rsid w:val="00D15F43"/>
    <w:rsid w:val="00D1690F"/>
    <w:rsid w:val="00D16E87"/>
    <w:rsid w:val="00D17FFE"/>
    <w:rsid w:val="00D20B8B"/>
    <w:rsid w:val="00D210FF"/>
    <w:rsid w:val="00D2162C"/>
    <w:rsid w:val="00D21A3C"/>
    <w:rsid w:val="00D22099"/>
    <w:rsid w:val="00D22464"/>
    <w:rsid w:val="00D231FA"/>
    <w:rsid w:val="00D233F1"/>
    <w:rsid w:val="00D249FF"/>
    <w:rsid w:val="00D24AA0"/>
    <w:rsid w:val="00D25507"/>
    <w:rsid w:val="00D25515"/>
    <w:rsid w:val="00D256AA"/>
    <w:rsid w:val="00D256F8"/>
    <w:rsid w:val="00D2685C"/>
    <w:rsid w:val="00D269A9"/>
    <w:rsid w:val="00D26A3B"/>
    <w:rsid w:val="00D27124"/>
    <w:rsid w:val="00D302FD"/>
    <w:rsid w:val="00D3038A"/>
    <w:rsid w:val="00D3098D"/>
    <w:rsid w:val="00D318CC"/>
    <w:rsid w:val="00D31A02"/>
    <w:rsid w:val="00D31EC8"/>
    <w:rsid w:val="00D3323C"/>
    <w:rsid w:val="00D33456"/>
    <w:rsid w:val="00D3396F"/>
    <w:rsid w:val="00D33D4D"/>
    <w:rsid w:val="00D34150"/>
    <w:rsid w:val="00D34A0B"/>
    <w:rsid w:val="00D34C69"/>
    <w:rsid w:val="00D35CEC"/>
    <w:rsid w:val="00D36234"/>
    <w:rsid w:val="00D36371"/>
    <w:rsid w:val="00D36EBE"/>
    <w:rsid w:val="00D3731F"/>
    <w:rsid w:val="00D406F5"/>
    <w:rsid w:val="00D4226E"/>
    <w:rsid w:val="00D424C1"/>
    <w:rsid w:val="00D43492"/>
    <w:rsid w:val="00D437D8"/>
    <w:rsid w:val="00D43D71"/>
    <w:rsid w:val="00D448D9"/>
    <w:rsid w:val="00D44994"/>
    <w:rsid w:val="00D44B88"/>
    <w:rsid w:val="00D45DF3"/>
    <w:rsid w:val="00D46174"/>
    <w:rsid w:val="00D47591"/>
    <w:rsid w:val="00D47DD0"/>
    <w:rsid w:val="00D50183"/>
    <w:rsid w:val="00D51D12"/>
    <w:rsid w:val="00D53120"/>
    <w:rsid w:val="00D5362B"/>
    <w:rsid w:val="00D55072"/>
    <w:rsid w:val="00D551B5"/>
    <w:rsid w:val="00D554EC"/>
    <w:rsid w:val="00D558C7"/>
    <w:rsid w:val="00D56447"/>
    <w:rsid w:val="00D56DB2"/>
    <w:rsid w:val="00D5747F"/>
    <w:rsid w:val="00D57495"/>
    <w:rsid w:val="00D574FA"/>
    <w:rsid w:val="00D5799B"/>
    <w:rsid w:val="00D60079"/>
    <w:rsid w:val="00D60C4B"/>
    <w:rsid w:val="00D60C8D"/>
    <w:rsid w:val="00D61374"/>
    <w:rsid w:val="00D6168A"/>
    <w:rsid w:val="00D616A5"/>
    <w:rsid w:val="00D61C9F"/>
    <w:rsid w:val="00D61FF0"/>
    <w:rsid w:val="00D6211D"/>
    <w:rsid w:val="00D62C97"/>
    <w:rsid w:val="00D62FF6"/>
    <w:rsid w:val="00D63517"/>
    <w:rsid w:val="00D63B75"/>
    <w:rsid w:val="00D659B1"/>
    <w:rsid w:val="00D6600A"/>
    <w:rsid w:val="00D66E18"/>
    <w:rsid w:val="00D6734D"/>
    <w:rsid w:val="00D6785A"/>
    <w:rsid w:val="00D679CF"/>
    <w:rsid w:val="00D679D3"/>
    <w:rsid w:val="00D7356F"/>
    <w:rsid w:val="00D73587"/>
    <w:rsid w:val="00D73EBB"/>
    <w:rsid w:val="00D751FB"/>
    <w:rsid w:val="00D754D6"/>
    <w:rsid w:val="00D75C5E"/>
    <w:rsid w:val="00D761AA"/>
    <w:rsid w:val="00D765AD"/>
    <w:rsid w:val="00D76FAE"/>
    <w:rsid w:val="00D777D7"/>
    <w:rsid w:val="00D77B68"/>
    <w:rsid w:val="00D80AB8"/>
    <w:rsid w:val="00D81055"/>
    <w:rsid w:val="00D81792"/>
    <w:rsid w:val="00D819B1"/>
    <w:rsid w:val="00D82494"/>
    <w:rsid w:val="00D8253B"/>
    <w:rsid w:val="00D83AE9"/>
    <w:rsid w:val="00D84C86"/>
    <w:rsid w:val="00D84D5D"/>
    <w:rsid w:val="00D8577D"/>
    <w:rsid w:val="00D857B8"/>
    <w:rsid w:val="00D85BA2"/>
    <w:rsid w:val="00D87175"/>
    <w:rsid w:val="00D877D3"/>
    <w:rsid w:val="00D87ABF"/>
    <w:rsid w:val="00D87C3C"/>
    <w:rsid w:val="00D9070E"/>
    <w:rsid w:val="00D90CD3"/>
    <w:rsid w:val="00D919E6"/>
    <w:rsid w:val="00D91BE1"/>
    <w:rsid w:val="00D91D4D"/>
    <w:rsid w:val="00D92998"/>
    <w:rsid w:val="00D92C29"/>
    <w:rsid w:val="00D92E01"/>
    <w:rsid w:val="00D936E2"/>
    <w:rsid w:val="00D94163"/>
    <w:rsid w:val="00D947CD"/>
    <w:rsid w:val="00D94ECA"/>
    <w:rsid w:val="00D95104"/>
    <w:rsid w:val="00D95600"/>
    <w:rsid w:val="00D9683C"/>
    <w:rsid w:val="00D97884"/>
    <w:rsid w:val="00DA075D"/>
    <w:rsid w:val="00DA0937"/>
    <w:rsid w:val="00DA0A7F"/>
    <w:rsid w:val="00DA12BA"/>
    <w:rsid w:val="00DA1B08"/>
    <w:rsid w:val="00DA1C31"/>
    <w:rsid w:val="00DA20BC"/>
    <w:rsid w:val="00DA2477"/>
    <w:rsid w:val="00DA24E0"/>
    <w:rsid w:val="00DA2BC1"/>
    <w:rsid w:val="00DA2ED7"/>
    <w:rsid w:val="00DA3839"/>
    <w:rsid w:val="00DA3BD8"/>
    <w:rsid w:val="00DA3E7A"/>
    <w:rsid w:val="00DA3FCA"/>
    <w:rsid w:val="00DA430C"/>
    <w:rsid w:val="00DA464D"/>
    <w:rsid w:val="00DA5AFD"/>
    <w:rsid w:val="00DA615D"/>
    <w:rsid w:val="00DA633A"/>
    <w:rsid w:val="00DA6598"/>
    <w:rsid w:val="00DA6792"/>
    <w:rsid w:val="00DA6C0F"/>
    <w:rsid w:val="00DA702F"/>
    <w:rsid w:val="00DA7F8A"/>
    <w:rsid w:val="00DB0176"/>
    <w:rsid w:val="00DB0404"/>
    <w:rsid w:val="00DB0803"/>
    <w:rsid w:val="00DB11F8"/>
    <w:rsid w:val="00DB1316"/>
    <w:rsid w:val="00DB18F8"/>
    <w:rsid w:val="00DB1D79"/>
    <w:rsid w:val="00DB1F2A"/>
    <w:rsid w:val="00DB297F"/>
    <w:rsid w:val="00DB2B86"/>
    <w:rsid w:val="00DB3153"/>
    <w:rsid w:val="00DB317A"/>
    <w:rsid w:val="00DB3B82"/>
    <w:rsid w:val="00DB485D"/>
    <w:rsid w:val="00DB4B72"/>
    <w:rsid w:val="00DB5B1B"/>
    <w:rsid w:val="00DB794C"/>
    <w:rsid w:val="00DC08A7"/>
    <w:rsid w:val="00DC1327"/>
    <w:rsid w:val="00DC1350"/>
    <w:rsid w:val="00DC1705"/>
    <w:rsid w:val="00DC26E3"/>
    <w:rsid w:val="00DC3237"/>
    <w:rsid w:val="00DC34F4"/>
    <w:rsid w:val="00DC3EB3"/>
    <w:rsid w:val="00DC41A4"/>
    <w:rsid w:val="00DC4720"/>
    <w:rsid w:val="00DC4751"/>
    <w:rsid w:val="00DC4E71"/>
    <w:rsid w:val="00DC5672"/>
    <w:rsid w:val="00DC60A2"/>
    <w:rsid w:val="00DC63F1"/>
    <w:rsid w:val="00DC6600"/>
    <w:rsid w:val="00DC66CE"/>
    <w:rsid w:val="00DC67BD"/>
    <w:rsid w:val="00DC6924"/>
    <w:rsid w:val="00DC71F2"/>
    <w:rsid w:val="00DD2025"/>
    <w:rsid w:val="00DD2073"/>
    <w:rsid w:val="00DD22EA"/>
    <w:rsid w:val="00DD23A0"/>
    <w:rsid w:val="00DD2407"/>
    <w:rsid w:val="00DD25A3"/>
    <w:rsid w:val="00DD25B0"/>
    <w:rsid w:val="00DD29BF"/>
    <w:rsid w:val="00DD2C0D"/>
    <w:rsid w:val="00DD3E80"/>
    <w:rsid w:val="00DD3EF5"/>
    <w:rsid w:val="00DD538E"/>
    <w:rsid w:val="00DD53FA"/>
    <w:rsid w:val="00DD5F42"/>
    <w:rsid w:val="00DD617B"/>
    <w:rsid w:val="00DD6E11"/>
    <w:rsid w:val="00DD7EE1"/>
    <w:rsid w:val="00DE087F"/>
    <w:rsid w:val="00DE0C1B"/>
    <w:rsid w:val="00DE0E59"/>
    <w:rsid w:val="00DE0E5F"/>
    <w:rsid w:val="00DE0F6C"/>
    <w:rsid w:val="00DE1724"/>
    <w:rsid w:val="00DE1C3C"/>
    <w:rsid w:val="00DE219B"/>
    <w:rsid w:val="00DE52E3"/>
    <w:rsid w:val="00DE5511"/>
    <w:rsid w:val="00DE715F"/>
    <w:rsid w:val="00DE7C00"/>
    <w:rsid w:val="00DF03E9"/>
    <w:rsid w:val="00DF03ED"/>
    <w:rsid w:val="00DF04EE"/>
    <w:rsid w:val="00DF0BF4"/>
    <w:rsid w:val="00DF179D"/>
    <w:rsid w:val="00DF1E9C"/>
    <w:rsid w:val="00DF2B0B"/>
    <w:rsid w:val="00DF2C9C"/>
    <w:rsid w:val="00DF2F68"/>
    <w:rsid w:val="00DF2FB2"/>
    <w:rsid w:val="00DF4572"/>
    <w:rsid w:val="00DF4658"/>
    <w:rsid w:val="00DF574F"/>
    <w:rsid w:val="00DF6C8B"/>
    <w:rsid w:val="00DF6F17"/>
    <w:rsid w:val="00DF7399"/>
    <w:rsid w:val="00DF77D0"/>
    <w:rsid w:val="00DF78FA"/>
    <w:rsid w:val="00E002F1"/>
    <w:rsid w:val="00E0065B"/>
    <w:rsid w:val="00E00748"/>
    <w:rsid w:val="00E0082C"/>
    <w:rsid w:val="00E00967"/>
    <w:rsid w:val="00E011A0"/>
    <w:rsid w:val="00E01DAA"/>
    <w:rsid w:val="00E023E5"/>
    <w:rsid w:val="00E02432"/>
    <w:rsid w:val="00E02903"/>
    <w:rsid w:val="00E03406"/>
    <w:rsid w:val="00E03F1F"/>
    <w:rsid w:val="00E04022"/>
    <w:rsid w:val="00E05156"/>
    <w:rsid w:val="00E0642B"/>
    <w:rsid w:val="00E0728F"/>
    <w:rsid w:val="00E0755C"/>
    <w:rsid w:val="00E07DB8"/>
    <w:rsid w:val="00E11934"/>
    <w:rsid w:val="00E12844"/>
    <w:rsid w:val="00E1441D"/>
    <w:rsid w:val="00E14A7E"/>
    <w:rsid w:val="00E151E1"/>
    <w:rsid w:val="00E15DBC"/>
    <w:rsid w:val="00E17619"/>
    <w:rsid w:val="00E17805"/>
    <w:rsid w:val="00E178C9"/>
    <w:rsid w:val="00E17D71"/>
    <w:rsid w:val="00E20368"/>
    <w:rsid w:val="00E20A0A"/>
    <w:rsid w:val="00E20F79"/>
    <w:rsid w:val="00E21278"/>
    <w:rsid w:val="00E21E5B"/>
    <w:rsid w:val="00E2251C"/>
    <w:rsid w:val="00E2253F"/>
    <w:rsid w:val="00E22CCD"/>
    <w:rsid w:val="00E23A11"/>
    <w:rsid w:val="00E23FB7"/>
    <w:rsid w:val="00E24A27"/>
    <w:rsid w:val="00E25F89"/>
    <w:rsid w:val="00E25FD8"/>
    <w:rsid w:val="00E26AD9"/>
    <w:rsid w:val="00E27CB9"/>
    <w:rsid w:val="00E30486"/>
    <w:rsid w:val="00E32751"/>
    <w:rsid w:val="00E32D62"/>
    <w:rsid w:val="00E333F9"/>
    <w:rsid w:val="00E339BD"/>
    <w:rsid w:val="00E339DC"/>
    <w:rsid w:val="00E33E15"/>
    <w:rsid w:val="00E3433B"/>
    <w:rsid w:val="00E356F4"/>
    <w:rsid w:val="00E361B8"/>
    <w:rsid w:val="00E36A1B"/>
    <w:rsid w:val="00E407F7"/>
    <w:rsid w:val="00E427BB"/>
    <w:rsid w:val="00E429ED"/>
    <w:rsid w:val="00E43D31"/>
    <w:rsid w:val="00E43F37"/>
    <w:rsid w:val="00E44754"/>
    <w:rsid w:val="00E450ED"/>
    <w:rsid w:val="00E4522C"/>
    <w:rsid w:val="00E45BC2"/>
    <w:rsid w:val="00E45EB7"/>
    <w:rsid w:val="00E461AD"/>
    <w:rsid w:val="00E47534"/>
    <w:rsid w:val="00E4791B"/>
    <w:rsid w:val="00E47E31"/>
    <w:rsid w:val="00E50AC6"/>
    <w:rsid w:val="00E51DDD"/>
    <w:rsid w:val="00E51FDD"/>
    <w:rsid w:val="00E52435"/>
    <w:rsid w:val="00E52A50"/>
    <w:rsid w:val="00E53122"/>
    <w:rsid w:val="00E5351B"/>
    <w:rsid w:val="00E537B7"/>
    <w:rsid w:val="00E53CC8"/>
    <w:rsid w:val="00E53FA9"/>
    <w:rsid w:val="00E5414C"/>
    <w:rsid w:val="00E547B3"/>
    <w:rsid w:val="00E54C31"/>
    <w:rsid w:val="00E56CFC"/>
    <w:rsid w:val="00E5733D"/>
    <w:rsid w:val="00E57B29"/>
    <w:rsid w:val="00E60A94"/>
    <w:rsid w:val="00E60E88"/>
    <w:rsid w:val="00E61CC0"/>
    <w:rsid w:val="00E6277B"/>
    <w:rsid w:val="00E6302C"/>
    <w:rsid w:val="00E63760"/>
    <w:rsid w:val="00E642A5"/>
    <w:rsid w:val="00E64424"/>
    <w:rsid w:val="00E64A0F"/>
    <w:rsid w:val="00E64B23"/>
    <w:rsid w:val="00E64C99"/>
    <w:rsid w:val="00E64CD3"/>
    <w:rsid w:val="00E6562D"/>
    <w:rsid w:val="00E65BB3"/>
    <w:rsid w:val="00E662E9"/>
    <w:rsid w:val="00E66691"/>
    <w:rsid w:val="00E668EE"/>
    <w:rsid w:val="00E6715F"/>
    <w:rsid w:val="00E671C9"/>
    <w:rsid w:val="00E6743F"/>
    <w:rsid w:val="00E67548"/>
    <w:rsid w:val="00E6758E"/>
    <w:rsid w:val="00E67832"/>
    <w:rsid w:val="00E67961"/>
    <w:rsid w:val="00E67AED"/>
    <w:rsid w:val="00E67E23"/>
    <w:rsid w:val="00E70016"/>
    <w:rsid w:val="00E70BC7"/>
    <w:rsid w:val="00E70E7C"/>
    <w:rsid w:val="00E70FBC"/>
    <w:rsid w:val="00E71B48"/>
    <w:rsid w:val="00E72484"/>
    <w:rsid w:val="00E72763"/>
    <w:rsid w:val="00E72C01"/>
    <w:rsid w:val="00E72C83"/>
    <w:rsid w:val="00E741AC"/>
    <w:rsid w:val="00E75174"/>
    <w:rsid w:val="00E75B8A"/>
    <w:rsid w:val="00E75EBA"/>
    <w:rsid w:val="00E763B4"/>
    <w:rsid w:val="00E77761"/>
    <w:rsid w:val="00E77848"/>
    <w:rsid w:val="00E77A52"/>
    <w:rsid w:val="00E77B22"/>
    <w:rsid w:val="00E80514"/>
    <w:rsid w:val="00E8089A"/>
    <w:rsid w:val="00E8095E"/>
    <w:rsid w:val="00E80E5B"/>
    <w:rsid w:val="00E816C5"/>
    <w:rsid w:val="00E8197D"/>
    <w:rsid w:val="00E81BF3"/>
    <w:rsid w:val="00E81CE0"/>
    <w:rsid w:val="00E81E7C"/>
    <w:rsid w:val="00E8224D"/>
    <w:rsid w:val="00E82AAF"/>
    <w:rsid w:val="00E82D29"/>
    <w:rsid w:val="00E8519F"/>
    <w:rsid w:val="00E85CC3"/>
    <w:rsid w:val="00E8644A"/>
    <w:rsid w:val="00E86BD5"/>
    <w:rsid w:val="00E86C34"/>
    <w:rsid w:val="00E87CD4"/>
    <w:rsid w:val="00E90244"/>
    <w:rsid w:val="00E90279"/>
    <w:rsid w:val="00E90390"/>
    <w:rsid w:val="00E9057E"/>
    <w:rsid w:val="00E90635"/>
    <w:rsid w:val="00E909A1"/>
    <w:rsid w:val="00E90BFF"/>
    <w:rsid w:val="00E90C8C"/>
    <w:rsid w:val="00E91F04"/>
    <w:rsid w:val="00E91F35"/>
    <w:rsid w:val="00E92066"/>
    <w:rsid w:val="00E920BC"/>
    <w:rsid w:val="00E9342A"/>
    <w:rsid w:val="00E94B22"/>
    <w:rsid w:val="00E94C70"/>
    <w:rsid w:val="00E95677"/>
    <w:rsid w:val="00E95BA6"/>
    <w:rsid w:val="00E95F39"/>
    <w:rsid w:val="00E9637B"/>
    <w:rsid w:val="00E96BB7"/>
    <w:rsid w:val="00E97648"/>
    <w:rsid w:val="00E97663"/>
    <w:rsid w:val="00E97C68"/>
    <w:rsid w:val="00EA0E4A"/>
    <w:rsid w:val="00EA146E"/>
    <w:rsid w:val="00EA1A54"/>
    <w:rsid w:val="00EA2226"/>
    <w:rsid w:val="00EA26FC"/>
    <w:rsid w:val="00EA2B0A"/>
    <w:rsid w:val="00EA3B5A"/>
    <w:rsid w:val="00EA410E"/>
    <w:rsid w:val="00EA430F"/>
    <w:rsid w:val="00EA4FD1"/>
    <w:rsid w:val="00EA4FD4"/>
    <w:rsid w:val="00EA53C2"/>
    <w:rsid w:val="00EA5695"/>
    <w:rsid w:val="00EA5B0A"/>
    <w:rsid w:val="00EA5ECF"/>
    <w:rsid w:val="00EA65AD"/>
    <w:rsid w:val="00EA7FCF"/>
    <w:rsid w:val="00EB0CA3"/>
    <w:rsid w:val="00EB104F"/>
    <w:rsid w:val="00EB1B27"/>
    <w:rsid w:val="00EB1DA8"/>
    <w:rsid w:val="00EB2F98"/>
    <w:rsid w:val="00EB336E"/>
    <w:rsid w:val="00EB38D2"/>
    <w:rsid w:val="00EB4BB4"/>
    <w:rsid w:val="00EB4CFF"/>
    <w:rsid w:val="00EB5476"/>
    <w:rsid w:val="00EB65B2"/>
    <w:rsid w:val="00EB7053"/>
    <w:rsid w:val="00EB70B0"/>
    <w:rsid w:val="00EB7633"/>
    <w:rsid w:val="00EB7736"/>
    <w:rsid w:val="00EB7A7A"/>
    <w:rsid w:val="00EB7ED1"/>
    <w:rsid w:val="00EC161D"/>
    <w:rsid w:val="00EC2E2D"/>
    <w:rsid w:val="00EC3E17"/>
    <w:rsid w:val="00EC42F9"/>
    <w:rsid w:val="00EC462B"/>
    <w:rsid w:val="00EC4723"/>
    <w:rsid w:val="00EC56E0"/>
    <w:rsid w:val="00EC6057"/>
    <w:rsid w:val="00EC6847"/>
    <w:rsid w:val="00EC7DB6"/>
    <w:rsid w:val="00ED12C9"/>
    <w:rsid w:val="00ED162F"/>
    <w:rsid w:val="00ED23C5"/>
    <w:rsid w:val="00ED2A6B"/>
    <w:rsid w:val="00ED2E52"/>
    <w:rsid w:val="00ED3024"/>
    <w:rsid w:val="00ED338D"/>
    <w:rsid w:val="00ED3EF3"/>
    <w:rsid w:val="00ED40AF"/>
    <w:rsid w:val="00ED5FE4"/>
    <w:rsid w:val="00ED6D76"/>
    <w:rsid w:val="00ED6FB4"/>
    <w:rsid w:val="00ED71C5"/>
    <w:rsid w:val="00ED7300"/>
    <w:rsid w:val="00EE06E7"/>
    <w:rsid w:val="00EE0DCA"/>
    <w:rsid w:val="00EE16FA"/>
    <w:rsid w:val="00EE248F"/>
    <w:rsid w:val="00EE31AD"/>
    <w:rsid w:val="00EE322A"/>
    <w:rsid w:val="00EE3C42"/>
    <w:rsid w:val="00EE3D4F"/>
    <w:rsid w:val="00EE4018"/>
    <w:rsid w:val="00EE489E"/>
    <w:rsid w:val="00EE4D2A"/>
    <w:rsid w:val="00EE534D"/>
    <w:rsid w:val="00EE5560"/>
    <w:rsid w:val="00EE67B8"/>
    <w:rsid w:val="00EE6F01"/>
    <w:rsid w:val="00EE6F1E"/>
    <w:rsid w:val="00EE6F6C"/>
    <w:rsid w:val="00EE7372"/>
    <w:rsid w:val="00EE7CEC"/>
    <w:rsid w:val="00EF0348"/>
    <w:rsid w:val="00EF1758"/>
    <w:rsid w:val="00EF1F9C"/>
    <w:rsid w:val="00EF2497"/>
    <w:rsid w:val="00EF2D5A"/>
    <w:rsid w:val="00EF2F91"/>
    <w:rsid w:val="00EF3228"/>
    <w:rsid w:val="00EF33D7"/>
    <w:rsid w:val="00EF340B"/>
    <w:rsid w:val="00EF4366"/>
    <w:rsid w:val="00EF4CD6"/>
    <w:rsid w:val="00EF55A0"/>
    <w:rsid w:val="00EF63D1"/>
    <w:rsid w:val="00EF650F"/>
    <w:rsid w:val="00EF6513"/>
    <w:rsid w:val="00EF6683"/>
    <w:rsid w:val="00EF67AA"/>
    <w:rsid w:val="00EF6EA0"/>
    <w:rsid w:val="00EF7002"/>
    <w:rsid w:val="00EF7607"/>
    <w:rsid w:val="00EF769B"/>
    <w:rsid w:val="00F00345"/>
    <w:rsid w:val="00F00908"/>
    <w:rsid w:val="00F027BA"/>
    <w:rsid w:val="00F02AAB"/>
    <w:rsid w:val="00F02E2C"/>
    <w:rsid w:val="00F02F63"/>
    <w:rsid w:val="00F03E79"/>
    <w:rsid w:val="00F04D10"/>
    <w:rsid w:val="00F050F3"/>
    <w:rsid w:val="00F0628D"/>
    <w:rsid w:val="00F06651"/>
    <w:rsid w:val="00F070C9"/>
    <w:rsid w:val="00F07DE6"/>
    <w:rsid w:val="00F1056C"/>
    <w:rsid w:val="00F107F1"/>
    <w:rsid w:val="00F10FC1"/>
    <w:rsid w:val="00F112FD"/>
    <w:rsid w:val="00F11978"/>
    <w:rsid w:val="00F12809"/>
    <w:rsid w:val="00F12EAB"/>
    <w:rsid w:val="00F133A1"/>
    <w:rsid w:val="00F13803"/>
    <w:rsid w:val="00F13ECD"/>
    <w:rsid w:val="00F14D50"/>
    <w:rsid w:val="00F15295"/>
    <w:rsid w:val="00F153B1"/>
    <w:rsid w:val="00F155CE"/>
    <w:rsid w:val="00F156BE"/>
    <w:rsid w:val="00F16474"/>
    <w:rsid w:val="00F16C18"/>
    <w:rsid w:val="00F16E6C"/>
    <w:rsid w:val="00F17EAE"/>
    <w:rsid w:val="00F2023D"/>
    <w:rsid w:val="00F21892"/>
    <w:rsid w:val="00F218D4"/>
    <w:rsid w:val="00F21A69"/>
    <w:rsid w:val="00F2250A"/>
    <w:rsid w:val="00F24788"/>
    <w:rsid w:val="00F25E97"/>
    <w:rsid w:val="00F2640F"/>
    <w:rsid w:val="00F26DDC"/>
    <w:rsid w:val="00F27C34"/>
    <w:rsid w:val="00F27C84"/>
    <w:rsid w:val="00F27E46"/>
    <w:rsid w:val="00F301C2"/>
    <w:rsid w:val="00F302E1"/>
    <w:rsid w:val="00F30EE6"/>
    <w:rsid w:val="00F31B22"/>
    <w:rsid w:val="00F31B49"/>
    <w:rsid w:val="00F32F56"/>
    <w:rsid w:val="00F33D4F"/>
    <w:rsid w:val="00F34CD6"/>
    <w:rsid w:val="00F34F54"/>
    <w:rsid w:val="00F35873"/>
    <w:rsid w:val="00F35920"/>
    <w:rsid w:val="00F366A5"/>
    <w:rsid w:val="00F36C5F"/>
    <w:rsid w:val="00F37259"/>
    <w:rsid w:val="00F405A4"/>
    <w:rsid w:val="00F41216"/>
    <w:rsid w:val="00F41AD9"/>
    <w:rsid w:val="00F41B65"/>
    <w:rsid w:val="00F41D13"/>
    <w:rsid w:val="00F41F05"/>
    <w:rsid w:val="00F433BD"/>
    <w:rsid w:val="00F44EC5"/>
    <w:rsid w:val="00F45098"/>
    <w:rsid w:val="00F45247"/>
    <w:rsid w:val="00F472F3"/>
    <w:rsid w:val="00F47498"/>
    <w:rsid w:val="00F47C80"/>
    <w:rsid w:val="00F512B2"/>
    <w:rsid w:val="00F5283D"/>
    <w:rsid w:val="00F52ABA"/>
    <w:rsid w:val="00F52BC7"/>
    <w:rsid w:val="00F53B2B"/>
    <w:rsid w:val="00F53BF4"/>
    <w:rsid w:val="00F540C6"/>
    <w:rsid w:val="00F54266"/>
    <w:rsid w:val="00F54AFC"/>
    <w:rsid w:val="00F55043"/>
    <w:rsid w:val="00F56DCF"/>
    <w:rsid w:val="00F57034"/>
    <w:rsid w:val="00F571B0"/>
    <w:rsid w:val="00F60BE9"/>
    <w:rsid w:val="00F61FD8"/>
    <w:rsid w:val="00F62169"/>
    <w:rsid w:val="00F626B5"/>
    <w:rsid w:val="00F62A41"/>
    <w:rsid w:val="00F62DBF"/>
    <w:rsid w:val="00F62EDF"/>
    <w:rsid w:val="00F63601"/>
    <w:rsid w:val="00F63890"/>
    <w:rsid w:val="00F63D16"/>
    <w:rsid w:val="00F641FC"/>
    <w:rsid w:val="00F645B1"/>
    <w:rsid w:val="00F645F0"/>
    <w:rsid w:val="00F647F7"/>
    <w:rsid w:val="00F6583C"/>
    <w:rsid w:val="00F6589A"/>
    <w:rsid w:val="00F658F2"/>
    <w:rsid w:val="00F6675E"/>
    <w:rsid w:val="00F6783E"/>
    <w:rsid w:val="00F70016"/>
    <w:rsid w:val="00F70DBE"/>
    <w:rsid w:val="00F71124"/>
    <w:rsid w:val="00F71888"/>
    <w:rsid w:val="00F719CD"/>
    <w:rsid w:val="00F71BB8"/>
    <w:rsid w:val="00F71EC0"/>
    <w:rsid w:val="00F72584"/>
    <w:rsid w:val="00F7290D"/>
    <w:rsid w:val="00F7302F"/>
    <w:rsid w:val="00F7322A"/>
    <w:rsid w:val="00F732EC"/>
    <w:rsid w:val="00F73D08"/>
    <w:rsid w:val="00F74DDA"/>
    <w:rsid w:val="00F7586B"/>
    <w:rsid w:val="00F75F2F"/>
    <w:rsid w:val="00F76445"/>
    <w:rsid w:val="00F76455"/>
    <w:rsid w:val="00F769E4"/>
    <w:rsid w:val="00F76ECC"/>
    <w:rsid w:val="00F80399"/>
    <w:rsid w:val="00F80EDB"/>
    <w:rsid w:val="00F812C8"/>
    <w:rsid w:val="00F8132D"/>
    <w:rsid w:val="00F818AE"/>
    <w:rsid w:val="00F81B40"/>
    <w:rsid w:val="00F820C1"/>
    <w:rsid w:val="00F820C4"/>
    <w:rsid w:val="00F820FC"/>
    <w:rsid w:val="00F83059"/>
    <w:rsid w:val="00F83829"/>
    <w:rsid w:val="00F84069"/>
    <w:rsid w:val="00F84070"/>
    <w:rsid w:val="00F843D7"/>
    <w:rsid w:val="00F84E59"/>
    <w:rsid w:val="00F85536"/>
    <w:rsid w:val="00F8657A"/>
    <w:rsid w:val="00F86619"/>
    <w:rsid w:val="00F8679A"/>
    <w:rsid w:val="00F8689E"/>
    <w:rsid w:val="00F87117"/>
    <w:rsid w:val="00F872DC"/>
    <w:rsid w:val="00F8736C"/>
    <w:rsid w:val="00F87DB5"/>
    <w:rsid w:val="00F9030E"/>
    <w:rsid w:val="00F90ADB"/>
    <w:rsid w:val="00F90E78"/>
    <w:rsid w:val="00F91209"/>
    <w:rsid w:val="00F91E35"/>
    <w:rsid w:val="00F9221F"/>
    <w:rsid w:val="00F931C7"/>
    <w:rsid w:val="00F93559"/>
    <w:rsid w:val="00F93D72"/>
    <w:rsid w:val="00F93E65"/>
    <w:rsid w:val="00F94070"/>
    <w:rsid w:val="00F94DE2"/>
    <w:rsid w:val="00F950B5"/>
    <w:rsid w:val="00F9513F"/>
    <w:rsid w:val="00F96889"/>
    <w:rsid w:val="00F97908"/>
    <w:rsid w:val="00F97B43"/>
    <w:rsid w:val="00F97DC9"/>
    <w:rsid w:val="00FA07F8"/>
    <w:rsid w:val="00FA0E48"/>
    <w:rsid w:val="00FA105C"/>
    <w:rsid w:val="00FA133D"/>
    <w:rsid w:val="00FA143E"/>
    <w:rsid w:val="00FA1475"/>
    <w:rsid w:val="00FA148A"/>
    <w:rsid w:val="00FA149D"/>
    <w:rsid w:val="00FA27C8"/>
    <w:rsid w:val="00FA3B76"/>
    <w:rsid w:val="00FA4642"/>
    <w:rsid w:val="00FA4D66"/>
    <w:rsid w:val="00FA5A4E"/>
    <w:rsid w:val="00FA6323"/>
    <w:rsid w:val="00FA73F5"/>
    <w:rsid w:val="00FA7493"/>
    <w:rsid w:val="00FA7EB4"/>
    <w:rsid w:val="00FB0082"/>
    <w:rsid w:val="00FB0243"/>
    <w:rsid w:val="00FB0D70"/>
    <w:rsid w:val="00FB1527"/>
    <w:rsid w:val="00FB15E8"/>
    <w:rsid w:val="00FB1A93"/>
    <w:rsid w:val="00FB1E4A"/>
    <w:rsid w:val="00FB1FEA"/>
    <w:rsid w:val="00FB2537"/>
    <w:rsid w:val="00FB25DB"/>
    <w:rsid w:val="00FB29F4"/>
    <w:rsid w:val="00FB2BAC"/>
    <w:rsid w:val="00FB31D1"/>
    <w:rsid w:val="00FB33DC"/>
    <w:rsid w:val="00FB4338"/>
    <w:rsid w:val="00FB4750"/>
    <w:rsid w:val="00FB477E"/>
    <w:rsid w:val="00FB485F"/>
    <w:rsid w:val="00FB4B19"/>
    <w:rsid w:val="00FB4BCB"/>
    <w:rsid w:val="00FB4C9C"/>
    <w:rsid w:val="00FB562E"/>
    <w:rsid w:val="00FB5ECF"/>
    <w:rsid w:val="00FB6165"/>
    <w:rsid w:val="00FB6284"/>
    <w:rsid w:val="00FB70C4"/>
    <w:rsid w:val="00FC0150"/>
    <w:rsid w:val="00FC03AB"/>
    <w:rsid w:val="00FC0D3D"/>
    <w:rsid w:val="00FC15C9"/>
    <w:rsid w:val="00FC2EAA"/>
    <w:rsid w:val="00FC4729"/>
    <w:rsid w:val="00FC4A8C"/>
    <w:rsid w:val="00FC53DB"/>
    <w:rsid w:val="00FC5718"/>
    <w:rsid w:val="00FC5D64"/>
    <w:rsid w:val="00FC5FC2"/>
    <w:rsid w:val="00FC6177"/>
    <w:rsid w:val="00FC63D1"/>
    <w:rsid w:val="00FC7528"/>
    <w:rsid w:val="00FD00AE"/>
    <w:rsid w:val="00FD025F"/>
    <w:rsid w:val="00FD0572"/>
    <w:rsid w:val="00FD1A97"/>
    <w:rsid w:val="00FD227F"/>
    <w:rsid w:val="00FD2D7B"/>
    <w:rsid w:val="00FD37F6"/>
    <w:rsid w:val="00FD4589"/>
    <w:rsid w:val="00FD473E"/>
    <w:rsid w:val="00FD4757"/>
    <w:rsid w:val="00FD4A98"/>
    <w:rsid w:val="00FD5086"/>
    <w:rsid w:val="00FD68EC"/>
    <w:rsid w:val="00FD691F"/>
    <w:rsid w:val="00FD6F7B"/>
    <w:rsid w:val="00FD7DF9"/>
    <w:rsid w:val="00FE0B51"/>
    <w:rsid w:val="00FE0B78"/>
    <w:rsid w:val="00FE0ED4"/>
    <w:rsid w:val="00FE1294"/>
    <w:rsid w:val="00FE1EAB"/>
    <w:rsid w:val="00FE2465"/>
    <w:rsid w:val="00FE2EB7"/>
    <w:rsid w:val="00FE3465"/>
    <w:rsid w:val="00FE44C9"/>
    <w:rsid w:val="00FE484F"/>
    <w:rsid w:val="00FE514F"/>
    <w:rsid w:val="00FE5EEA"/>
    <w:rsid w:val="00FE67CF"/>
    <w:rsid w:val="00FE68C8"/>
    <w:rsid w:val="00FE6D20"/>
    <w:rsid w:val="00FE6E4A"/>
    <w:rsid w:val="00FE6FB9"/>
    <w:rsid w:val="00FE7549"/>
    <w:rsid w:val="00FE78F0"/>
    <w:rsid w:val="00FE7A78"/>
    <w:rsid w:val="00FE7BCC"/>
    <w:rsid w:val="00FF04D5"/>
    <w:rsid w:val="00FF0E81"/>
    <w:rsid w:val="00FF126D"/>
    <w:rsid w:val="00FF2310"/>
    <w:rsid w:val="00FF2E73"/>
    <w:rsid w:val="00FF4AE2"/>
    <w:rsid w:val="00FF50A8"/>
    <w:rsid w:val="00FF571E"/>
    <w:rsid w:val="00FF5D76"/>
    <w:rsid w:val="00FF5FE1"/>
    <w:rsid w:val="00FF6BD1"/>
    <w:rsid w:val="00FF6CC0"/>
    <w:rsid w:val="00FF7512"/>
    <w:rsid w:val="00FF7563"/>
    <w:rsid w:val="00FF76B3"/>
    <w:rsid w:val="00FF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46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AE0B40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2">
    <w:name w:val="heading 2"/>
    <w:basedOn w:val="a"/>
    <w:next w:val="a"/>
    <w:link w:val="2Char"/>
    <w:qFormat/>
    <w:rsid w:val="00AE0B40"/>
    <w:pPr>
      <w:keepNext/>
      <w:numPr>
        <w:ilvl w:val="1"/>
        <w:numId w:val="2"/>
      </w:numPr>
      <w:spacing w:before="120"/>
      <w:outlineLvl w:val="1"/>
    </w:pPr>
    <w:rPr>
      <w:b/>
      <w:bCs/>
      <w:kern w:val="2"/>
      <w:sz w:val="24"/>
      <w:lang w:val="en-GB"/>
    </w:rPr>
  </w:style>
  <w:style w:type="paragraph" w:styleId="3">
    <w:name w:val="heading 3"/>
    <w:basedOn w:val="a"/>
    <w:next w:val="a"/>
    <w:qFormat/>
    <w:rsid w:val="00AE0B40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AE0B40"/>
    <w:pPr>
      <w:keepNext/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AE0B40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AE0B40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E0B40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E0B40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E0B40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AE0B40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uiPriority w:val="99"/>
    <w:rsid w:val="00AE0B40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AE0B40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AE0B4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E0B40"/>
    <w:pPr>
      <w:ind w:left="360" w:hanging="360"/>
    </w:pPr>
  </w:style>
  <w:style w:type="paragraph" w:styleId="20">
    <w:name w:val="Body Text 2"/>
    <w:basedOn w:val="a"/>
    <w:rsid w:val="00AE0B40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E0B4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AE0B40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AE0B40"/>
    <w:rPr>
      <w:sz w:val="20"/>
      <w:szCs w:val="20"/>
    </w:rPr>
  </w:style>
  <w:style w:type="character" w:styleId="ab">
    <w:name w:val="footnote reference"/>
    <w:rsid w:val="00AE0B40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Document Map"/>
    <w:basedOn w:val="a"/>
    <w:link w:val="Char3"/>
    <w:rsid w:val="00FA149D"/>
    <w:rPr>
      <w:rFonts w:ascii="宋体"/>
      <w:kern w:val="2"/>
      <w:sz w:val="18"/>
      <w:szCs w:val="18"/>
      <w:lang w:val="en-GB"/>
    </w:rPr>
  </w:style>
  <w:style w:type="character" w:customStyle="1" w:styleId="Char3">
    <w:name w:val="文档结构图 Char"/>
    <w:link w:val="af"/>
    <w:rsid w:val="00FA149D"/>
    <w:rPr>
      <w:rFonts w:ascii="宋体"/>
      <w:kern w:val="2"/>
      <w:sz w:val="18"/>
      <w:szCs w:val="18"/>
      <w:lang w:val="en-GB" w:eastAsia="en-US" w:bidi="ar-SA"/>
    </w:rPr>
  </w:style>
  <w:style w:type="character" w:customStyle="1" w:styleId="1Char">
    <w:name w:val="标题 1 Char"/>
    <w:link w:val="1"/>
    <w:rsid w:val="00B0335E"/>
    <w:rPr>
      <w:b/>
      <w:bCs/>
      <w:kern w:val="2"/>
      <w:sz w:val="28"/>
      <w:szCs w:val="28"/>
      <w:lang w:val="en-GB"/>
    </w:rPr>
  </w:style>
  <w:style w:type="character" w:styleId="af0">
    <w:name w:val="annotation reference"/>
    <w:rsid w:val="00FF7F50"/>
    <w:rPr>
      <w:kern w:val="2"/>
      <w:sz w:val="21"/>
      <w:szCs w:val="21"/>
      <w:lang w:val="en-GB" w:eastAsia="zh-CN" w:bidi="ar-SA"/>
    </w:rPr>
  </w:style>
  <w:style w:type="paragraph" w:styleId="af1">
    <w:name w:val="annotation text"/>
    <w:basedOn w:val="a"/>
    <w:link w:val="Char4"/>
    <w:rsid w:val="00FF7F50"/>
    <w:pPr>
      <w:jc w:val="left"/>
    </w:pPr>
    <w:rPr>
      <w:kern w:val="2"/>
      <w:lang w:val="en-GB"/>
    </w:rPr>
  </w:style>
  <w:style w:type="character" w:customStyle="1" w:styleId="Char4">
    <w:name w:val="批注文字 Char"/>
    <w:link w:val="af1"/>
    <w:rsid w:val="00FF7F50"/>
    <w:rPr>
      <w:kern w:val="2"/>
      <w:sz w:val="22"/>
      <w:szCs w:val="22"/>
      <w:lang w:val="en-GB" w:eastAsia="en-US" w:bidi="ar-SA"/>
    </w:rPr>
  </w:style>
  <w:style w:type="paragraph" w:styleId="af2">
    <w:name w:val="annotation subject"/>
    <w:basedOn w:val="af1"/>
    <w:next w:val="af1"/>
    <w:link w:val="Char5"/>
    <w:rsid w:val="00FF7F50"/>
    <w:rPr>
      <w:b/>
      <w:bCs/>
    </w:rPr>
  </w:style>
  <w:style w:type="character" w:customStyle="1" w:styleId="Char5">
    <w:name w:val="批注主题 Char"/>
    <w:link w:val="af2"/>
    <w:rsid w:val="00FF7F50"/>
    <w:rPr>
      <w:b/>
      <w:bCs/>
      <w:kern w:val="2"/>
      <w:sz w:val="22"/>
      <w:szCs w:val="22"/>
      <w:lang w:val="en-GB" w:eastAsia="en-US" w:bidi="ar-SA"/>
    </w:rPr>
  </w:style>
  <w:style w:type="paragraph" w:styleId="af3">
    <w:name w:val="Revision"/>
    <w:hidden/>
    <w:uiPriority w:val="99"/>
    <w:semiHidden/>
    <w:rsid w:val="00CE70C0"/>
    <w:rPr>
      <w:sz w:val="22"/>
      <w:szCs w:val="22"/>
    </w:rPr>
  </w:style>
  <w:style w:type="character" w:customStyle="1" w:styleId="2Char">
    <w:name w:val="标题 2 Char"/>
    <w:link w:val="2"/>
    <w:rsid w:val="00462085"/>
    <w:rPr>
      <w:b/>
      <w:bCs/>
      <w:kern w:val="2"/>
      <w:sz w:val="24"/>
      <w:szCs w:val="22"/>
      <w:lang w:val="en-GB"/>
    </w:rPr>
  </w:style>
  <w:style w:type="paragraph" w:customStyle="1" w:styleId="TAH">
    <w:name w:val="TAH"/>
    <w:basedOn w:val="TAC"/>
    <w:rsid w:val="00027002"/>
    <w:rPr>
      <w:b/>
    </w:rPr>
  </w:style>
  <w:style w:type="paragraph" w:customStyle="1" w:styleId="TAC">
    <w:name w:val="TAC"/>
    <w:basedOn w:val="a"/>
    <w:rsid w:val="00027002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B1">
    <w:name w:val="B1"/>
    <w:basedOn w:val="a7"/>
    <w:link w:val="B1Char"/>
    <w:rsid w:val="00711C6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im-content1">
    <w:name w:val="im-content1"/>
    <w:rsid w:val="00385A64"/>
    <w:rPr>
      <w:color w:val="333333"/>
      <w:kern w:val="2"/>
      <w:lang w:val="en-GB" w:eastAsia="zh-CN" w:bidi="ar-SA"/>
    </w:rPr>
  </w:style>
  <w:style w:type="paragraph" w:styleId="af4">
    <w:name w:val="List Paragraph"/>
    <w:basedOn w:val="a"/>
    <w:uiPriority w:val="34"/>
    <w:qFormat/>
    <w:rsid w:val="0088066F"/>
    <w:pPr>
      <w:ind w:firstLineChars="200" w:firstLine="420"/>
    </w:pPr>
  </w:style>
  <w:style w:type="character" w:customStyle="1" w:styleId="B1Char">
    <w:name w:val="B1 Char"/>
    <w:link w:val="B1"/>
    <w:locked/>
    <w:rsid w:val="00DE0E5F"/>
    <w:rPr>
      <w:lang w:val="en-GB" w:eastAsia="en-US"/>
    </w:rPr>
  </w:style>
  <w:style w:type="paragraph" w:customStyle="1" w:styleId="af5">
    <w:name w:val="正文（首行不缩进）"/>
    <w:basedOn w:val="a"/>
    <w:rsid w:val="00CA321A"/>
  </w:style>
  <w:style w:type="paragraph" w:customStyle="1" w:styleId="TAL">
    <w:name w:val="TAL"/>
    <w:basedOn w:val="a"/>
    <w:rsid w:val="00816B6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af6">
    <w:name w:val="Placeholder Text"/>
    <w:basedOn w:val="a0"/>
    <w:uiPriority w:val="99"/>
    <w:semiHidden/>
    <w:rsid w:val="00F156BE"/>
    <w:rPr>
      <w:color w:val="808080"/>
    </w:rPr>
  </w:style>
  <w:style w:type="table" w:customStyle="1" w:styleId="-11">
    <w:name w:val="浅色网格 - 强调文字颜色 11"/>
    <w:basedOn w:val="a1"/>
    <w:uiPriority w:val="62"/>
    <w:rsid w:val="00547AF2"/>
    <w:rPr>
      <w:rFonts w:eastAsia="宋体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111">
    <w:name w:val="浅色网格 - 强调文字颜色 111"/>
    <w:basedOn w:val="a1"/>
    <w:uiPriority w:val="62"/>
    <w:rsid w:val="00CF1332"/>
    <w:rPr>
      <w:rFonts w:eastAsia="宋体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112">
    <w:name w:val="浅色网格 - 强调文字颜色 112"/>
    <w:basedOn w:val="a1"/>
    <w:uiPriority w:val="62"/>
    <w:rsid w:val="0059791B"/>
    <w:rPr>
      <w:rFonts w:eastAsia="宋体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af7">
    <w:name w:val="Normal (Web)"/>
    <w:basedOn w:val="a"/>
    <w:uiPriority w:val="99"/>
    <w:unhideWhenUsed/>
    <w:rsid w:val="006C4DE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character" w:styleId="af8">
    <w:name w:val="Emphasis"/>
    <w:basedOn w:val="a0"/>
    <w:uiPriority w:val="20"/>
    <w:qFormat/>
    <w:rsid w:val="00CA21B3"/>
    <w:rPr>
      <w:b/>
      <w:bCs/>
      <w:i w:val="0"/>
      <w:iCs w:val="0"/>
    </w:rPr>
  </w:style>
  <w:style w:type="character" w:customStyle="1" w:styleId="st1">
    <w:name w:val="st1"/>
    <w:basedOn w:val="a0"/>
    <w:rsid w:val="00CA21B3"/>
  </w:style>
  <w:style w:type="paragraph" w:customStyle="1" w:styleId="TdocHeader2">
    <w:name w:val="Tdoc_Header_2"/>
    <w:basedOn w:val="a"/>
    <w:rsid w:val="00262365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4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6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6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8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7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7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6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0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0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5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1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1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1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8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02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8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036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9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2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6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0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4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10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58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50826">
          <w:marLeft w:val="46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58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55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61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1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59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39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787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57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024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19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002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91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20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9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1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96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0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7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40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4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14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0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78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01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75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03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46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7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3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51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7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281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3070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8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7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2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4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7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7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8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6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0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901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567670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4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7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216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5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31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92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33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9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9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3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1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0911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667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440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8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2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9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0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84841">
              <w:marLeft w:val="0"/>
              <w:marRight w:val="0"/>
              <w:marTop w:val="0"/>
              <w:marBottom w:val="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87568">
                  <w:marLeft w:val="0"/>
                  <w:marRight w:val="0"/>
                  <w:marTop w:val="0"/>
                  <w:marBottom w:val="5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5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0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file2\New%20air%20interface\research\5G%20HW%20contribution%20plan\R1-xxxxxx_scenarios_and_design_of_num_v02%20comment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0B837E-87BA-4ED9-B12F-FB9FC3AE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R1-xxxxxx_scenarios_and_design_of_num_v02 comments</Template>
  <TotalTime>1</TotalTime>
  <Pages>1</Pages>
  <Words>211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 Wang(Eason)</dc:creator>
  <cp:lastModifiedBy>WangYi(HW)</cp:lastModifiedBy>
  <cp:revision>2</cp:revision>
  <cp:lastPrinted>2016-06-17T14:19:00Z</cp:lastPrinted>
  <dcterms:created xsi:type="dcterms:W3CDTF">2016-10-10T19:02:00Z</dcterms:created>
  <dcterms:modified xsi:type="dcterms:W3CDTF">2016-10-10T19:02:00Z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(3)43SI+LAB1NZ1jZvCwrrZoc4kFV0sQbyMdPj5OzmhuWZtxi7YWgC1NKXpPY2YtvZ5ZDAQEUjo
MCx7nt9Rv9Llh7gj9eX5mAJUxwddiuBGxEC629kFFppbq9tmGAG8BpXJyAjXkrDSXfSC3Zkn
Ud8cZmJXsLuGt535Z5pmW0WJyEzWI1TzU9nJSthocD3jeQ27F6nuA2MA5Pbr/YIOedpNqih5
798IgplMuD1XEZUizY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F+RZRSiuEYyfIIfOVOwxgfy4MXu9Bxl68z0s/fN2t9uqrIGGEUo8KS
qvyjTPPzxeewsMnoBFhqONNe1Q4PtGeaMEp5e/OGSe/nbyQLrkGB1bYMuTJo/171TCUfyFqa
nCL4eXQlZDrzL9L0Qf7o+a3wHkCo5DvP9TLYxVscQEuO2yaqBCONRgN14FHhVTJ0q/Nk0250
Pbfk7uT0lrK2Ji2ixNFLW7bUPGKEWLQBQpMJ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r+19TOUALFE7nklpi3sNfFapzUYzkVONYRsk
ApeF8NQH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1476123088</vt:lpwstr>
  </property>
</Properties>
</file>